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0D0943" w:rsidR="00C86705" w:rsidP="00C86705" w:rsidRDefault="00C86705" w14:paraId="2C58847A" w14:textId="25B94AA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SimSun" w:cs="Times New Roman"/>
          <w:b/>
          <w:bCs/>
          <w:i/>
          <w:sz w:val="32"/>
          <w:szCs w:val="20"/>
          <w:lang w:val="en-GB" w:eastAsia="zh-CN"/>
        </w:rPr>
      </w:pPr>
      <w:bookmarkStart w:name="_Hlk131772595" w:id="0"/>
      <w:r w:rsidRPr="000D0943">
        <w:rPr>
          <w:rFonts w:ascii="Arial" w:hAnsi="Arial" w:eastAsia="SimSun" w:cs="Times New Roman"/>
          <w:b/>
          <w:bCs/>
          <w:sz w:val="24"/>
          <w:szCs w:val="20"/>
          <w:lang w:val="en-GB"/>
        </w:rPr>
        <w:t xml:space="preserve">3GPP TSG-RAN </w:t>
      </w:r>
      <w:r w:rsidRPr="000D0943">
        <w:rPr>
          <w:rFonts w:ascii="Arial" w:hAnsi="Arial" w:eastAsia="SimSun" w:cs="Times New Roman"/>
          <w:b/>
          <w:sz w:val="24"/>
          <w:szCs w:val="20"/>
          <w:lang w:val="en-GB"/>
        </w:rPr>
        <w:t>WG4 Meeting #108</w:t>
      </w:r>
      <w:r>
        <w:rPr>
          <w:rFonts w:ascii="Arial" w:hAnsi="Arial" w:eastAsia="SimSun" w:cs="Times New Roman"/>
          <w:b/>
          <w:sz w:val="24"/>
          <w:szCs w:val="20"/>
          <w:lang w:val="en-GB"/>
        </w:rPr>
        <w:t>bis</w:t>
      </w:r>
      <w:r w:rsidRPr="000D0943">
        <w:rPr>
          <w:rFonts w:ascii="Arial" w:hAnsi="Arial" w:eastAsia="SimSun" w:cs="Times New Roman"/>
          <w:b/>
          <w:bCs/>
          <w:sz w:val="24"/>
          <w:szCs w:val="20"/>
          <w:lang w:val="en-GB"/>
        </w:rPr>
        <w:tab/>
      </w:r>
      <w:r w:rsidRPr="00943939" w:rsidR="00943939">
        <w:rPr>
          <w:rFonts w:ascii="Arial" w:hAnsi="Arial" w:eastAsia="SimSun" w:cs="Times New Roman"/>
          <w:b/>
          <w:bCs/>
          <w:sz w:val="24"/>
          <w:szCs w:val="20"/>
          <w:lang w:val="en-GB" w:eastAsia="ja-JP"/>
        </w:rPr>
        <w:t>R4-2315037</w:t>
      </w:r>
    </w:p>
    <w:p w:rsidR="00C86705" w:rsidP="00C86705" w:rsidRDefault="00C86705" w14:paraId="13A2E4EA" w14:textId="62E97034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SimSun" w:cs="Times New Roman"/>
          <w:b/>
          <w:sz w:val="24"/>
          <w:szCs w:val="20"/>
          <w:lang w:val="en-GB"/>
        </w:rPr>
      </w:pPr>
      <w:r w:rsidRPr="00846AEC">
        <w:rPr>
          <w:rFonts w:ascii="Arial" w:hAnsi="Arial" w:eastAsia="SimSun" w:cs="Times New Roman"/>
          <w:b/>
          <w:sz w:val="24"/>
          <w:szCs w:val="20"/>
          <w:lang w:val="en-GB"/>
        </w:rPr>
        <w:t>Xiamen, China, October 09 – October 13, 2023</w:t>
      </w:r>
    </w:p>
    <w:p w:rsidR="3F65B485" w:rsidRDefault="3F65B485" w14:paraId="7A1E4915" w14:textId="6F65F6D2">
      <w:r w:rsidRPr="6AAC99B9">
        <w:rPr>
          <w:rFonts w:ascii="Arial" w:hAnsi="Arial" w:eastAsia="Arial" w:cs="Arial"/>
          <w:b/>
          <w:bCs/>
          <w:sz w:val="24"/>
          <w:szCs w:val="24"/>
        </w:rPr>
        <w:t xml:space="preserve"> </w:t>
      </w:r>
    </w:p>
    <w:p w:rsidR="00C86705" w:rsidP="6AAC99B9" w:rsidRDefault="00C86705" w14:paraId="5E733868" w14:textId="278DDDE2">
      <w:pPr>
        <w:tabs>
          <w:tab w:val="left" w:pos="1985"/>
        </w:tabs>
        <w:spacing w:line="257" w:lineRule="auto"/>
        <w:ind w:left="1985" w:hanging="1985"/>
      </w:pPr>
      <w:r w:rsidRPr="6AAC99B9">
        <w:rPr>
          <w:rFonts w:ascii="Arial" w:hAnsi="Arial" w:eastAsia="Arial" w:cs="Arial"/>
          <w:b/>
          <w:sz w:val="24"/>
          <w:szCs w:val="24"/>
        </w:rPr>
        <w:t>Source:</w:t>
      </w:r>
      <w:r>
        <w:tab/>
      </w:r>
      <w:r w:rsidRPr="6AAC99B9">
        <w:rPr>
          <w:rFonts w:ascii="Arial" w:hAnsi="Arial" w:eastAsia="Arial" w:cs="Arial"/>
          <w:b/>
          <w:sz w:val="24"/>
          <w:szCs w:val="24"/>
        </w:rPr>
        <w:t>Nokia, Nokia Shanghai Bell</w:t>
      </w:r>
    </w:p>
    <w:p w:rsidRPr="00EF698B" w:rsidR="00841BCD" w:rsidP="00841BCD" w:rsidRDefault="00841BCD" w14:paraId="7154E7EF" w14:textId="1F38C250">
      <w:pPr>
        <w:ind w:left="1985" w:hanging="1985"/>
        <w:rPr>
          <w:rFonts w:ascii="Arial" w:hAnsi="Arial" w:eastAsia="Calibri" w:cs="Arial"/>
          <w:b/>
          <w:bCs/>
          <w:sz w:val="24"/>
        </w:rPr>
      </w:pPr>
      <w:r w:rsidRPr="00EF698B">
        <w:rPr>
          <w:rFonts w:ascii="Arial" w:hAnsi="Arial" w:eastAsia="Calibri" w:cs="Arial"/>
          <w:b/>
          <w:bCs/>
          <w:sz w:val="24"/>
        </w:rPr>
        <w:t>Title:</w:t>
      </w:r>
      <w:r w:rsidRPr="00EF698B">
        <w:rPr>
          <w:rFonts w:ascii="Arial" w:hAnsi="Arial" w:eastAsia="Calibri" w:cs="Arial"/>
          <w:b/>
          <w:bCs/>
          <w:sz w:val="24"/>
        </w:rPr>
        <w:tab/>
      </w:r>
      <w:r w:rsidRPr="00664C10" w:rsidR="00664C10">
        <w:rPr>
          <w:rFonts w:ascii="Arial" w:hAnsi="Arial" w:eastAsia="Calibri" w:cs="Arial"/>
          <w:b/>
          <w:bCs/>
          <w:sz w:val="24"/>
        </w:rPr>
        <w:t>Discussion on SDR Demodulation Requirements for 8Rx</w:t>
      </w:r>
    </w:p>
    <w:p w:rsidRPr="00EF698B" w:rsidR="00841BCD" w:rsidP="00841BCD" w:rsidRDefault="00841BCD" w14:paraId="61529F8D" w14:textId="7854A6A9">
      <w:pPr>
        <w:tabs>
          <w:tab w:val="left" w:pos="1985"/>
        </w:tabs>
        <w:spacing w:after="120" w:line="240" w:lineRule="auto"/>
        <w:rPr>
          <w:rFonts w:ascii="Arial" w:hAnsi="Arial" w:eastAsia="MS Mincho" w:cs="Arial"/>
          <w:b w:val="1"/>
          <w:bCs w:val="1"/>
          <w:sz w:val="24"/>
          <w:szCs w:val="24"/>
        </w:rPr>
      </w:pPr>
      <w:r w:rsidRPr="07682D07" w:rsidR="00841BCD">
        <w:rPr>
          <w:rFonts w:ascii="Arial" w:hAnsi="Arial" w:eastAsia="MS Mincho" w:cs="Arial"/>
          <w:b w:val="1"/>
          <w:bCs w:val="1"/>
          <w:sz w:val="24"/>
          <w:szCs w:val="24"/>
        </w:rPr>
        <w:t>Agenda item:</w:t>
      </w:r>
      <w:r>
        <w:tab/>
      </w:r>
      <w:r w:rsidRPr="07682D07" w:rsidR="00C86705">
        <w:rPr>
          <w:rFonts w:ascii="Arial" w:hAnsi="Arial" w:eastAsia="MS Mincho" w:cs="Arial"/>
          <w:b w:val="1"/>
          <w:bCs w:val="1"/>
          <w:sz w:val="24"/>
          <w:szCs w:val="24"/>
        </w:rPr>
        <w:t>5</w:t>
      </w:r>
      <w:r w:rsidRPr="07682D07" w:rsidR="001710C6">
        <w:rPr>
          <w:rFonts w:ascii="Arial" w:hAnsi="Arial" w:eastAsia="MS Mincho" w:cs="Arial"/>
          <w:b w:val="1"/>
          <w:bCs w:val="1"/>
          <w:sz w:val="24"/>
          <w:szCs w:val="24"/>
          <w:lang w:val="en-GB"/>
        </w:rPr>
        <w:t>.</w:t>
      </w:r>
      <w:r w:rsidRPr="07682D07" w:rsidR="0A3AFAEA">
        <w:rPr>
          <w:rFonts w:ascii="Arial" w:hAnsi="Arial" w:eastAsia="MS Mincho" w:cs="Arial"/>
          <w:b w:val="1"/>
          <w:bCs w:val="1"/>
          <w:sz w:val="24"/>
          <w:szCs w:val="24"/>
          <w:lang w:val="en-GB"/>
        </w:rPr>
        <w:t>3</w:t>
      </w:r>
      <w:r w:rsidRPr="07682D07" w:rsidR="001710C6">
        <w:rPr>
          <w:rFonts w:ascii="Arial" w:hAnsi="Arial" w:eastAsia="MS Mincho" w:cs="Arial"/>
          <w:b w:val="1"/>
          <w:bCs w:val="1"/>
          <w:sz w:val="24"/>
          <w:szCs w:val="24"/>
          <w:lang w:val="en-GB"/>
        </w:rPr>
        <w:t>.3.1.3</w:t>
      </w:r>
    </w:p>
    <w:p w:rsidR="00D66188" w:rsidP="00841BCD" w:rsidRDefault="00841BCD" w14:paraId="329520CF" w14:textId="39B7FCA4">
      <w:pPr>
        <w:tabs>
          <w:tab w:val="left" w:pos="1985"/>
        </w:tabs>
        <w:rPr>
          <w:rFonts w:ascii="Arial" w:hAnsi="Arial" w:eastAsia="Calibri" w:cs="Arial"/>
          <w:b/>
          <w:bCs/>
          <w:sz w:val="24"/>
        </w:rPr>
      </w:pPr>
      <w:r w:rsidRPr="00EF698B">
        <w:rPr>
          <w:rFonts w:ascii="Arial" w:hAnsi="Arial" w:eastAsia="Calibri" w:cs="Arial"/>
          <w:b/>
          <w:bCs/>
          <w:sz w:val="24"/>
        </w:rPr>
        <w:t>Document for:</w:t>
      </w:r>
      <w:r w:rsidRPr="00EF698B">
        <w:rPr>
          <w:rFonts w:ascii="Arial" w:hAnsi="Arial" w:eastAsia="Calibri" w:cs="Arial"/>
          <w:b/>
          <w:bCs/>
          <w:sz w:val="24"/>
        </w:rPr>
        <w:tab/>
      </w:r>
      <w:r w:rsidR="00AE6D09">
        <w:rPr>
          <w:rFonts w:ascii="Arial" w:hAnsi="Arial" w:eastAsia="Calibri" w:cs="Arial"/>
          <w:b/>
          <w:bCs/>
          <w:sz w:val="24"/>
        </w:rPr>
        <w:t>Discussion</w:t>
      </w:r>
    </w:p>
    <w:p w:rsidRPr="00EF698B" w:rsidR="00E323E9" w:rsidP="00841BCD" w:rsidRDefault="00E323E9" w14:paraId="1E187B38" w14:textId="77777777">
      <w:pPr>
        <w:tabs>
          <w:tab w:val="left" w:pos="1985"/>
        </w:tabs>
        <w:rPr>
          <w:rFonts w:ascii="Arial" w:hAnsi="Arial" w:eastAsia="Calibri" w:cs="Arial"/>
          <w:b/>
          <w:bCs/>
          <w:sz w:val="24"/>
        </w:rPr>
      </w:pPr>
    </w:p>
    <w:p w:rsidRPr="00EF698B" w:rsidR="00841BCD" w:rsidP="00A37002" w:rsidRDefault="00841BCD" w14:paraId="2C3BDAE7" w14:textId="77777777">
      <w:pPr>
        <w:pStyle w:val="RAN4H1"/>
        <w:rPr>
          <w:lang w:val="en-US"/>
        </w:rPr>
      </w:pPr>
      <w:bookmarkStart w:name="_Toc116995841" w:id="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1"/>
    </w:p>
    <w:p w:rsidRPr="00053722" w:rsidR="00D379FA" w:rsidP="00D379FA" w:rsidRDefault="00D379FA" w14:paraId="2573F461" w14:textId="1C5D7D2D">
      <w:r w:rsidRPr="00053722">
        <w:t xml:space="preserve">This document extends the discussion on the 8Rx UE demodulation and CSI requirements introduced in RAN4 #105 summarized in </w:t>
      </w:r>
      <w:r w:rsidRPr="00053722">
        <w:fldChar w:fldCharType="begin"/>
      </w:r>
      <w:r w:rsidRPr="00053722">
        <w:instrText xml:space="preserve"> REF _Ref130994624 \r \h </w:instrText>
      </w:r>
      <w:r>
        <w:instrText xml:space="preserve"> \* MERGEFORMAT </w:instrText>
      </w:r>
      <w:r w:rsidRPr="00053722">
        <w:fldChar w:fldCharType="separate"/>
      </w:r>
      <w:r>
        <w:t>[1]</w:t>
      </w:r>
      <w:r w:rsidRPr="00053722">
        <w:fldChar w:fldCharType="end"/>
      </w:r>
      <w:r w:rsidRPr="00053722">
        <w:t xml:space="preserve">, discussions were continued </w:t>
      </w:r>
      <w:r>
        <w:t xml:space="preserve">through to </w:t>
      </w:r>
      <w:r w:rsidRPr="00053722">
        <w:t>RAN4 #10</w:t>
      </w:r>
      <w:r w:rsidR="007B3984">
        <w:t>8</w:t>
      </w:r>
      <w:r w:rsidRPr="00053722">
        <w:t xml:space="preserve"> where the</w:t>
      </w:r>
      <w:r>
        <w:t xml:space="preserve"> latest</w:t>
      </w:r>
      <w:r w:rsidRPr="00053722">
        <w:t xml:space="preserve"> way forward was summarized in</w:t>
      </w:r>
      <w:r w:rsidR="00E4036A">
        <w:t xml:space="preserve"> </w:t>
      </w:r>
      <w:r w:rsidR="00E4036A">
        <w:fldChar w:fldCharType="begin"/>
      </w:r>
      <w:r w:rsidR="00E4036A">
        <w:instrText xml:space="preserve"> REF _Ref145059179 \r \h </w:instrText>
      </w:r>
      <w:r w:rsidR="00E4036A">
        <w:fldChar w:fldCharType="separate"/>
      </w:r>
      <w:r w:rsidR="00E4036A">
        <w:t>[8]</w:t>
      </w:r>
      <w:r w:rsidR="00E4036A">
        <w:fldChar w:fldCharType="end"/>
      </w:r>
      <w:r>
        <w:t>.</w:t>
      </w:r>
    </w:p>
    <w:p w:rsidR="00E81F72" w:rsidP="008D27B7" w:rsidRDefault="00E81F72" w14:paraId="519C4273" w14:textId="77777777">
      <w:pPr>
        <w:jc w:val="both"/>
      </w:pPr>
      <w:r>
        <w:t>The major open topics being: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E81F72" w:rsidTr="004F5402" w14:paraId="381497EB" w14:textId="77777777">
        <w:trPr>
          <w:jc w:val="center"/>
        </w:trPr>
        <w:tc>
          <w:tcPr>
            <w:tcW w:w="8655" w:type="dxa"/>
          </w:tcPr>
          <w:p w:rsidRPr="0078094B" w:rsidR="00E81F72" w:rsidP="00E81F72" w:rsidRDefault="00E81F72" w14:paraId="72AE0918" w14:textId="77777777">
            <w:pPr>
              <w:pStyle w:val="ListParagraph"/>
              <w:numPr>
                <w:ilvl w:val="0"/>
                <w:numId w:val="27"/>
              </w:numPr>
              <w:rPr>
                <w:rFonts w:eastAsia="SimSun"/>
                <w:lang w:eastAsia="zh-CN"/>
              </w:rPr>
            </w:pPr>
            <w:r w:rsidRPr="0078094B">
              <w:rPr>
                <w:rFonts w:eastAsia="SimSun"/>
                <w:lang w:eastAsia="zh-CN"/>
              </w:rPr>
              <w:t>PDSCH requirements</w:t>
            </w:r>
          </w:p>
          <w:p w:rsidRPr="0078094B" w:rsidR="00E81F72" w:rsidP="00E81F72" w:rsidRDefault="00E81F72" w14:paraId="199FDD53" w14:textId="77777777">
            <w:pPr>
              <w:pStyle w:val="ListParagraph"/>
              <w:numPr>
                <w:ilvl w:val="0"/>
                <w:numId w:val="27"/>
              </w:numPr>
              <w:rPr>
                <w:rFonts w:eastAsia="SimSun"/>
                <w:lang w:eastAsia="zh-CN"/>
              </w:rPr>
            </w:pPr>
            <w:r w:rsidRPr="0078094B">
              <w:rPr>
                <w:rFonts w:eastAsia="SimSun"/>
                <w:lang w:eastAsia="zh-CN"/>
              </w:rPr>
              <w:t>SDR requirements</w:t>
            </w:r>
          </w:p>
          <w:p w:rsidRPr="0078094B" w:rsidR="00E81F72" w:rsidP="00E81F72" w:rsidRDefault="00E81F72" w14:paraId="24FA7985" w14:textId="4C82C46B">
            <w:pPr>
              <w:pStyle w:val="ListParagraph"/>
              <w:numPr>
                <w:ilvl w:val="0"/>
                <w:numId w:val="27"/>
              </w:numPr>
              <w:rPr>
                <w:rFonts w:eastAsia="SimSun"/>
                <w:lang w:eastAsia="zh-CN"/>
              </w:rPr>
            </w:pPr>
            <w:r w:rsidRPr="0078094B">
              <w:rPr>
                <w:rFonts w:eastAsia="SimSun"/>
                <w:lang w:eastAsia="zh-CN"/>
              </w:rPr>
              <w:t>C</w:t>
            </w:r>
            <w:r w:rsidR="000D0634">
              <w:rPr>
                <w:rFonts w:eastAsia="SimSun"/>
                <w:lang w:eastAsia="zh-CN"/>
              </w:rPr>
              <w:t>Q</w:t>
            </w:r>
            <w:r w:rsidRPr="0078094B">
              <w:rPr>
                <w:rFonts w:eastAsia="SimSun"/>
                <w:lang w:eastAsia="zh-CN"/>
              </w:rPr>
              <w:t>I requirements</w:t>
            </w:r>
          </w:p>
        </w:tc>
      </w:tr>
    </w:tbl>
    <w:p w:rsidR="00E81F72" w:rsidP="00E81F72" w:rsidRDefault="00E81F72" w14:paraId="0914D97B" w14:textId="1BBCD6C0"/>
    <w:p w:rsidR="009715A1" w:rsidP="00AA360D" w:rsidRDefault="009715A1" w14:paraId="034DB611" w14:textId="574E69A4">
      <w:pPr>
        <w:jc w:val="both"/>
      </w:pPr>
      <w:r>
        <w:t xml:space="preserve">This paper presents Nokia’s views on the open issues related to the </w:t>
      </w:r>
      <w:r w:rsidRPr="0078094B">
        <w:t xml:space="preserve">8Rx UE </w:t>
      </w:r>
      <w:r>
        <w:t xml:space="preserve">SDR </w:t>
      </w:r>
      <w:r w:rsidRPr="0078094B">
        <w:t>demodulation</w:t>
      </w:r>
      <w:r>
        <w:t>.</w:t>
      </w:r>
    </w:p>
    <w:p w:rsidRPr="00160CB9" w:rsidR="00AC1A8D" w:rsidP="00AC1A8D" w:rsidRDefault="00033ACE" w14:paraId="2B2065FD" w14:textId="7948A7BC">
      <w:pPr>
        <w:pStyle w:val="RAN4H1"/>
        <w:rPr>
          <w:lang w:val="en-US"/>
        </w:rPr>
      </w:pPr>
      <w:r>
        <w:rPr>
          <w:lang w:val="en-US"/>
        </w:rPr>
        <w:t>Discussion</w:t>
      </w:r>
    </w:p>
    <w:p w:rsidR="005F5BC5" w:rsidP="004114AB" w:rsidRDefault="004D04E3" w14:paraId="60680D98" w14:textId="339E7B17">
      <w:r>
        <w:t xml:space="preserve">Following </w:t>
      </w:r>
      <w:r w:rsidR="00E45E88">
        <w:t>RAN4#10</w:t>
      </w:r>
      <w:r w:rsidR="00227888">
        <w:t>8</w:t>
      </w:r>
      <w:r w:rsidR="00E45E88">
        <w:t xml:space="preserve"> </w:t>
      </w:r>
      <w:r w:rsidR="006A4733">
        <w:t xml:space="preserve">there is only </w:t>
      </w:r>
      <w:r w:rsidR="00E45E88">
        <w:t xml:space="preserve">open issue on 8Rx </w:t>
      </w:r>
      <w:r w:rsidR="006A4733">
        <w:t>for SDR</w:t>
      </w:r>
      <w:r w:rsidR="00702CFA">
        <w:t xml:space="preserve">, </w:t>
      </w:r>
      <w:r w:rsidR="00B6445E">
        <w:t xml:space="preserve">regarding the definition of </w:t>
      </w:r>
      <w:r w:rsidR="006A4733">
        <w:t>CA</w:t>
      </w:r>
      <w:r w:rsidR="00B6445E">
        <w:t xml:space="preserve"> requirements</w:t>
      </w:r>
      <w:r w:rsidR="005F5BC5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F5BC5" w:rsidTr="005F5BC5" w14:paraId="5F807AE0" w14:textId="77777777">
        <w:tc>
          <w:tcPr>
            <w:tcW w:w="9617" w:type="dxa"/>
          </w:tcPr>
          <w:p w:rsidR="006A4733" w:rsidP="006A4733" w:rsidRDefault="006A4733" w14:paraId="190C192F" w14:textId="77777777">
            <w:pPr>
              <w:rPr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>Issue 5-2: SDR CA requirements</w:t>
            </w:r>
          </w:p>
          <w:p w:rsidR="006A4733" w:rsidP="006A4733" w:rsidRDefault="006A4733" w14:paraId="002ECDDC" w14:textId="77777777">
            <w:pPr>
              <w:pStyle w:val="ListParagraph"/>
              <w:numPr>
                <w:ilvl w:val="0"/>
                <w:numId w:val="30"/>
              </w:numPr>
              <w:autoSpaceDN w:val="0"/>
              <w:spacing w:after="1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1: Choose single bandwidth combination for SDR requirements definition: 40MHz/30kHz SCS and 10MHz/15kHz </w:t>
            </w:r>
            <w:proofErr w:type="gram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SCS</w:t>
            </w:r>
            <w:proofErr w:type="gramEnd"/>
          </w:p>
          <w:p w:rsidRPr="006A4733" w:rsidR="005F5BC5" w:rsidP="006A4733" w:rsidRDefault="006A4733" w14:paraId="7F2F9553" w14:textId="1E7D508A">
            <w:pPr>
              <w:pStyle w:val="ListParagraph"/>
              <w:numPr>
                <w:ilvl w:val="0"/>
                <w:numId w:val="30"/>
              </w:numPr>
              <w:autoSpaceDN w:val="0"/>
              <w:spacing w:after="1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Option 2: Reuse the existing methodology of Re-15 SDR CA test</w:t>
            </w:r>
          </w:p>
        </w:tc>
      </w:tr>
    </w:tbl>
    <w:p w:rsidR="00702CFA" w:rsidP="004114AB" w:rsidRDefault="00702CFA" w14:paraId="1CE5939A" w14:textId="58556DF4">
      <w:r>
        <w:t xml:space="preserve"> </w:t>
      </w:r>
    </w:p>
    <w:p w:rsidR="00384AB7" w:rsidP="004114AB" w:rsidRDefault="00384AB7" w14:paraId="36B67280" w14:textId="51F6683D">
      <w:r>
        <w:t>This</w:t>
      </w:r>
      <w:r w:rsidR="00544E82">
        <w:t xml:space="preserve"> inclusion of</w:t>
      </w:r>
      <w:r w:rsidR="006A4733">
        <w:t xml:space="preserve"> CA</w:t>
      </w:r>
      <w:r w:rsidR="00544E82">
        <w:t xml:space="preserve"> requirements will impact SDR</w:t>
      </w:r>
      <w:r w:rsidR="00696DF0">
        <w:t>.</w:t>
      </w:r>
    </w:p>
    <w:p w:rsidR="00696DF0" w:rsidP="00696DF0" w:rsidRDefault="00696DF0" w14:paraId="11EA3E81" w14:textId="5DE17E9D">
      <w:pPr>
        <w:pStyle w:val="RAN4proposal"/>
      </w:pPr>
      <w:bookmarkStart w:name="_Toc145076313" w:id="2"/>
      <w:r>
        <w:t xml:space="preserve">RAN4 shall define SDR requirements for </w:t>
      </w:r>
      <w:r w:rsidR="006A4733">
        <w:t>CA based on a single bandwidth combination</w:t>
      </w:r>
      <w:r w:rsidR="00E61E72">
        <w:t xml:space="preserve"> </w:t>
      </w:r>
      <w:r w:rsidR="00E61E72">
        <w:rPr>
          <w:rFonts w:eastAsia="SimSun"/>
          <w:color w:val="000000" w:themeColor="text1"/>
          <w:szCs w:val="24"/>
          <w:lang w:eastAsia="zh-CN"/>
        </w:rPr>
        <w:t>40MHz/30kHz SCS and 10MHz/15kHz SCS</w:t>
      </w:r>
      <w:r w:rsidR="002C36B1">
        <w:t>.</w:t>
      </w:r>
      <w:bookmarkEnd w:id="2"/>
    </w:p>
    <w:p w:rsidR="00EE3E35" w:rsidP="00EE3E35" w:rsidRDefault="006A4733" w14:paraId="226F1D47" w14:textId="0204900C">
      <w:r>
        <w:t xml:space="preserve">Simulation </w:t>
      </w:r>
      <w:r w:rsidR="001B3B5B">
        <w:t>results</w:t>
      </w:r>
      <w:r w:rsidR="00E61E72">
        <w:t xml:space="preserve"> for Nokia simulations for these bandwidth combinations can be found in our companion </w:t>
      </w:r>
      <w:proofErr w:type="spellStart"/>
      <w:r w:rsidR="00E61E72">
        <w:t>TDoc</w:t>
      </w:r>
      <w:proofErr w:type="spellEnd"/>
      <w:r w:rsidR="00E61E72">
        <w:t>.</w:t>
      </w:r>
    </w:p>
    <w:p w:rsidRPr="006A4733" w:rsidR="00CD7492" w:rsidP="006A4733" w:rsidRDefault="006A4733" w14:paraId="6D1264F6" w14:textId="60ADEF76">
      <w:pPr>
        <w:pStyle w:val="RAN4H1"/>
        <w:rPr>
          <w:lang w:val="en-US"/>
        </w:rPr>
      </w:pPr>
      <w:bookmarkStart w:name="_Toc116995848" w:id="3"/>
      <w:r>
        <w:rPr>
          <w:lang w:val="en-US"/>
        </w:rPr>
        <w:t>C</w:t>
      </w:r>
      <w:r w:rsidRPr="006A4733" w:rsidR="00CD7492">
        <w:rPr>
          <w:lang w:val="en-US"/>
        </w:rPr>
        <w:t>onclusion</w:t>
      </w:r>
      <w:bookmarkEnd w:id="3"/>
    </w:p>
    <w:p w:rsidR="00DE3F99" w:rsidP="005C23A4" w:rsidRDefault="00D40277" w14:paraId="7CBDD6E2" w14:textId="36C8C4A3">
      <w:pPr>
        <w:rPr>
          <w:rFonts w:eastAsiaTheme="minorEastAsia"/>
        </w:rPr>
      </w:pPr>
      <w:r w:rsidRPr="00D40277">
        <w:t>This contribution</w:t>
      </w:r>
      <w:r w:rsidR="00695AFB">
        <w:t xml:space="preserve"> provides </w:t>
      </w:r>
      <w:r w:rsidRPr="00826D7D" w:rsidR="00695AFB">
        <w:rPr>
          <w:rFonts w:eastAsiaTheme="minorEastAsia"/>
        </w:rPr>
        <w:t xml:space="preserve">our </w:t>
      </w:r>
      <w:r w:rsidR="00695AFB">
        <w:rPr>
          <w:rFonts w:eastAsiaTheme="minorEastAsia"/>
        </w:rPr>
        <w:t xml:space="preserve">views on </w:t>
      </w:r>
      <w:r w:rsidR="00A558B9">
        <w:rPr>
          <w:rFonts w:eastAsiaTheme="minorEastAsia"/>
        </w:rPr>
        <w:t>8 Rx SDR</w:t>
      </w:r>
      <w:r w:rsidR="00695AFB">
        <w:rPr>
          <w:rFonts w:eastAsiaTheme="minorEastAsia"/>
        </w:rPr>
        <w:t xml:space="preserve"> requirements for 8RX UE</w:t>
      </w:r>
      <w:r w:rsidR="00884EF0">
        <w:rPr>
          <w:rFonts w:eastAsiaTheme="minorEastAsia"/>
        </w:rPr>
        <w:t xml:space="preserve">. </w:t>
      </w:r>
      <w:r w:rsidR="00167240">
        <w:rPr>
          <w:rFonts w:eastAsiaTheme="minorEastAsia"/>
        </w:rPr>
        <w:t>The proposals are summarized as follows</w:t>
      </w:r>
      <w:r w:rsidR="00DE3F99">
        <w:rPr>
          <w:rFonts w:eastAsiaTheme="minorEastAsia"/>
        </w:rPr>
        <w:t xml:space="preserve">: </w:t>
      </w:r>
    </w:p>
    <w:p w:rsidR="000F0174" w:rsidRDefault="009C79A8" w14:paraId="3BCCDD63" w14:textId="1706513D">
      <w:pPr>
        <w:pStyle w:val="TOC5"/>
        <w:tabs>
          <w:tab w:val="right" w:leader="dot" w:pos="9617"/>
        </w:tabs>
        <w:rPr>
          <w:rFonts w:asciiTheme="minorHAnsi" w:hAnsiTheme="minorHAnsi" w:eastAsiaTheme="minorEastAsia"/>
          <w:b w:val="0"/>
          <w:noProof/>
          <w:kern w:val="2"/>
          <w:sz w:val="22"/>
          <w:lang w:val="en-GB" w:eastAsia="en-GB"/>
          <w14:ligatures w14:val="standardContextual"/>
        </w:rPr>
      </w:pPr>
      <w:r>
        <w:rPr>
          <w:i/>
          <w:iCs/>
          <w:u w:val="single"/>
        </w:rPr>
        <w:fldChar w:fldCharType="begin"/>
      </w:r>
      <w:r>
        <w:rPr>
          <w:i/>
          <w:iCs/>
          <w:u w:val="single"/>
        </w:rPr>
        <w:instrText xml:space="preserve"> TOC \n \h \z \t "RAN4 proposal,5,RAN4 observation,4" </w:instrText>
      </w:r>
      <w:r>
        <w:rPr>
          <w:i/>
          <w:iCs/>
          <w:u w:val="single"/>
        </w:rPr>
        <w:fldChar w:fldCharType="separate"/>
      </w:r>
      <w:hyperlink w:history="1" w:anchor="_Toc145076313">
        <w:r w:rsidRPr="00B052DF" w:rsidR="000F0174">
          <w:rPr>
            <w:rStyle w:val="Hyperlink"/>
            <w:noProof/>
          </w:rPr>
          <w:t xml:space="preserve">Proposal 1: RAN4 shall define SDR requirements for CA based on a single bandwidth combination </w:t>
        </w:r>
        <w:r w:rsidRPr="00B052DF" w:rsidR="000F0174">
          <w:rPr>
            <w:rStyle w:val="Hyperlink"/>
            <w:rFonts w:eastAsia="SimSun"/>
            <w:noProof/>
            <w:lang w:eastAsia="zh-CN"/>
          </w:rPr>
          <w:t>40MHz/30kHz SCS and 10MHz/15kHz SCS</w:t>
        </w:r>
        <w:r w:rsidRPr="00B052DF" w:rsidR="000F0174">
          <w:rPr>
            <w:rStyle w:val="Hyperlink"/>
            <w:noProof/>
          </w:rPr>
          <w:t>.</w:t>
        </w:r>
      </w:hyperlink>
    </w:p>
    <w:p w:rsidRPr="00AC75E0" w:rsidR="003B659E" w:rsidP="009C79A8" w:rsidRDefault="009C79A8" w14:paraId="6BA85FF8" w14:textId="3D5604CB">
      <w:pPr>
        <w:pStyle w:val="RAN4H1"/>
      </w:pPr>
      <w:r>
        <w:lastRenderedPageBreak/>
        <w:fldChar w:fldCharType="end"/>
      </w:r>
      <w:r w:rsidRPr="00D40277" w:rsidR="00D40277">
        <w:t>R</w:t>
      </w:r>
      <w:r w:rsidRPr="00AC75E0" w:rsidR="00D40277">
        <w:t xml:space="preserve">eferences </w:t>
      </w:r>
    </w:p>
    <w:bookmarkStart w:name="_Ref114500673" w:id="4"/>
    <w:bookmarkStart w:name="_Ref130994624" w:id="5"/>
    <w:bookmarkEnd w:id="4"/>
    <w:p w:rsidRPr="00AC75E0" w:rsidR="00E81F72" w:rsidP="00E81F72" w:rsidRDefault="00E81F72" w14:paraId="0ECCA549" w14:textId="4F524547">
      <w:pPr>
        <w:pStyle w:val="ListParagraph"/>
        <w:numPr>
          <w:ilvl w:val="0"/>
          <w:numId w:val="21"/>
        </w:numPr>
        <w:ind w:right="-22"/>
      </w:pPr>
      <w:r w:rsidRPr="00AC75E0">
        <w:fldChar w:fldCharType="begin"/>
      </w:r>
      <w:r w:rsidRPr="00AC75E0">
        <w:instrText xml:space="preserve"> HYPERLINK "https://www.3gpp.org/ftp/tsg_ran/TSG_RAN/TSGR_96/Docs/RP-221496.zip" </w:instrText>
      </w:r>
      <w:r w:rsidRPr="00AC75E0">
        <w:fldChar w:fldCharType="separate"/>
      </w:r>
      <w:r w:rsidRPr="00AC75E0">
        <w:rPr>
          <w:rStyle w:val="Hyperlink"/>
          <w:color w:val="auto"/>
          <w:lang w:val="en-GB"/>
        </w:rPr>
        <w:t>RP-221496</w:t>
      </w:r>
      <w:r w:rsidRPr="00AC75E0">
        <w:rPr>
          <w:rStyle w:val="Hyperlink"/>
          <w:color w:val="auto"/>
          <w:lang w:val="en-GB"/>
        </w:rPr>
        <w:fldChar w:fldCharType="end"/>
      </w:r>
      <w:r w:rsidRPr="00AC75E0">
        <w:rPr>
          <w:lang w:val="en-GB"/>
        </w:rPr>
        <w:t xml:space="preserve"> “Revised WID Further RF requirements enhancement for NR and EN-DC in frequency range 1 (FR1)”</w:t>
      </w:r>
    </w:p>
    <w:bookmarkStart w:name="_Ref127284789" w:id="6"/>
    <w:bookmarkStart w:name="_Ref127285522" w:id="7"/>
    <w:p w:rsidR="00E81F72" w:rsidP="00E81F72" w:rsidRDefault="00E81F72" w14:paraId="5BED9F56" w14:textId="47F5CECA">
      <w:pPr>
        <w:pStyle w:val="ListParagraph"/>
        <w:numPr>
          <w:ilvl w:val="0"/>
          <w:numId w:val="21"/>
        </w:numPr>
      </w:pPr>
      <w:r w:rsidRPr="00AC75E0">
        <w:fldChar w:fldCharType="begin"/>
      </w:r>
      <w:r w:rsidRPr="00AC75E0">
        <w:instrText xml:space="preserve"> HYPERLINK "https://www.3gpp.org/ftp/tsg_ran/WG4_Radio/TSGR4_105/Docs/R4-2220152.zip" </w:instrText>
      </w:r>
      <w:r w:rsidRPr="00AC75E0">
        <w:fldChar w:fldCharType="separate"/>
      </w:r>
      <w:r w:rsidRPr="00AC75E0">
        <w:rPr>
          <w:rStyle w:val="Hyperlink"/>
          <w:color w:val="auto"/>
        </w:rPr>
        <w:t>R4-2220152</w:t>
      </w:r>
      <w:r w:rsidRPr="00AC75E0">
        <w:fldChar w:fldCharType="end"/>
      </w:r>
      <w:r w:rsidRPr="00AC75E0">
        <w:t xml:space="preserve">, “Topic summary for [105][326] RF_FR1_enh2_Demod”, Huawei, </w:t>
      </w:r>
      <w:proofErr w:type="spellStart"/>
      <w:r w:rsidRPr="00AC75E0">
        <w:t>HiSilicon</w:t>
      </w:r>
      <w:proofErr w:type="spellEnd"/>
      <w:r w:rsidRPr="00AC75E0">
        <w:t>, RAN WG4 #105, Toulouse, Nov. 2022</w:t>
      </w:r>
      <w:bookmarkEnd w:id="6"/>
    </w:p>
    <w:p w:rsidRPr="00AC75E0" w:rsidR="009D0729" w:rsidP="009D0729" w:rsidRDefault="009D0729" w14:paraId="3C0B0209" w14:textId="40D9FFD6">
      <w:pPr>
        <w:pStyle w:val="ListParagraph"/>
        <w:numPr>
          <w:ilvl w:val="0"/>
          <w:numId w:val="21"/>
        </w:numPr>
        <w:ind w:right="-22"/>
      </w:pPr>
      <w:bookmarkStart w:name="_Ref133928426" w:id="8"/>
      <w:bookmarkStart w:name="_Hlk133960185" w:id="9"/>
      <w:r w:rsidRPr="000C75AE">
        <w:t>R4-2305888</w:t>
      </w:r>
      <w:r w:rsidRPr="00283B53">
        <w:t xml:space="preserve">, “WF for 8Rx UE performance requirements”, Huawei, </w:t>
      </w:r>
      <w:proofErr w:type="spellStart"/>
      <w:r w:rsidRPr="00283B53">
        <w:t>HiSilicon</w:t>
      </w:r>
      <w:proofErr w:type="spellEnd"/>
      <w:r w:rsidRPr="00283B53">
        <w:t>, RAN WG4 #106</w:t>
      </w:r>
      <w:r>
        <w:t>-bis-e</w:t>
      </w:r>
      <w:r w:rsidRPr="00283B53">
        <w:t xml:space="preserve">, </w:t>
      </w:r>
      <w:r w:rsidRPr="000C75AE">
        <w:t>Online, April 17 – April 26, 2023</w:t>
      </w:r>
      <w:bookmarkEnd w:id="8"/>
    </w:p>
    <w:p w:rsidRPr="004E0713" w:rsidR="00E81F72" w:rsidP="00E81F72" w:rsidRDefault="00E81F72" w14:paraId="46067A76" w14:textId="64B5FDB2">
      <w:pPr>
        <w:pStyle w:val="ListParagraph"/>
        <w:numPr>
          <w:ilvl w:val="0"/>
          <w:numId w:val="21"/>
        </w:numPr>
        <w:ind w:right="-22"/>
      </w:pPr>
      <w:bookmarkStart w:name="_Ref130994771" w:id="10"/>
      <w:bookmarkEnd w:id="7"/>
      <w:bookmarkEnd w:id="9"/>
      <w:r w:rsidRPr="004E0713">
        <w:t xml:space="preserve">R4-2302942, “WF for 8Rx UE performance requirements”, Huawei, </w:t>
      </w:r>
      <w:proofErr w:type="spellStart"/>
      <w:r w:rsidRPr="004E0713">
        <w:t>HiSilicon</w:t>
      </w:r>
      <w:proofErr w:type="spellEnd"/>
      <w:r w:rsidRPr="004E0713">
        <w:t>, RAN WG4 #106, Athens, Greece, 27 February - 03 March, 2023</w:t>
      </w:r>
      <w:bookmarkEnd w:id="10"/>
    </w:p>
    <w:p w:rsidRPr="004E0713" w:rsidR="00986253" w:rsidP="00D41B2B" w:rsidRDefault="004E0713" w14:paraId="2B5E2E0F" w14:textId="2B9C4901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  <w:rPr>
          <w:lang w:val="en-GB"/>
        </w:rPr>
      </w:pPr>
      <w:bookmarkStart w:name="_Ref130807933" w:id="11"/>
      <w:bookmarkStart w:name="_Ref133933161" w:id="12"/>
      <w:r w:rsidRPr="004E0713">
        <w:rPr>
          <w:lang w:val="en-GB"/>
        </w:rPr>
        <w:t>R4-2311075</w:t>
      </w:r>
      <w:r w:rsidRPr="004E0713" w:rsidR="00986253">
        <w:rPr>
          <w:lang w:val="en-GB"/>
        </w:rPr>
        <w:t xml:space="preserve"> “</w:t>
      </w:r>
      <w:r w:rsidRPr="004E0713">
        <w:rPr>
          <w:lang w:val="en-GB"/>
        </w:rPr>
        <w:t xml:space="preserve">Supporting Simulation results for SDR </w:t>
      </w:r>
      <w:proofErr w:type="spellStart"/>
      <w:r w:rsidRPr="004E0713">
        <w:rPr>
          <w:lang w:val="en-GB"/>
        </w:rPr>
        <w:t>demod</w:t>
      </w:r>
      <w:proofErr w:type="spellEnd"/>
      <w:r w:rsidRPr="004E0713">
        <w:rPr>
          <w:lang w:val="en-GB"/>
        </w:rPr>
        <w:t xml:space="preserve"> for 8Rx</w:t>
      </w:r>
      <w:proofErr w:type="gramStart"/>
      <w:r w:rsidRPr="004E0713" w:rsidR="00986253">
        <w:t xml:space="preserve">”, </w:t>
      </w:r>
      <w:bookmarkEnd w:id="11"/>
      <w:bookmarkEnd w:id="12"/>
      <w:r w:rsidRPr="004E0713" w:rsidR="00D41B2B">
        <w:t xml:space="preserve"> Nokia</w:t>
      </w:r>
      <w:proofErr w:type="gramEnd"/>
      <w:r w:rsidRPr="004E0713" w:rsidR="00D41B2B">
        <w:t>, Nokia Shanghai Bell</w:t>
      </w:r>
      <w:r w:rsidRPr="004E0713" w:rsidR="00D41B2B">
        <w:rPr>
          <w:lang w:val="en-GB"/>
        </w:rPr>
        <w:t>, RAN WG4 #108, Toulouse</w:t>
      </w:r>
      <w:r w:rsidR="006063F5">
        <w:rPr>
          <w:lang w:val="en-GB"/>
        </w:rPr>
        <w:t xml:space="preserve">, </w:t>
      </w:r>
      <w:r w:rsidRPr="006063F5" w:rsidR="006063F5">
        <w:rPr>
          <w:lang w:val="en-GB"/>
        </w:rPr>
        <w:t>Aug 21 – Aug 25, 2023</w:t>
      </w:r>
    </w:p>
    <w:p w:rsidR="007132A6" w:rsidP="007132A6" w:rsidRDefault="007132A6" w14:paraId="1C80D796" w14:textId="18F9DC55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bookmarkStart w:name="_Ref133956277" w:id="13"/>
      <w:r w:rsidRPr="007132A6">
        <w:rPr>
          <w:lang w:val="en-GB"/>
        </w:rPr>
        <w:t xml:space="preserve">R4-2305986 </w:t>
      </w:r>
      <w:r>
        <w:rPr>
          <w:lang w:val="en-GB"/>
        </w:rPr>
        <w:t>“</w:t>
      </w:r>
      <w:r w:rsidRPr="007132A6">
        <w:rPr>
          <w:lang w:val="en-GB"/>
        </w:rPr>
        <w:t>Topic summary for 8Rx demodulation and CSI requirements</w:t>
      </w:r>
      <w:r>
        <w:rPr>
          <w:lang w:val="en-GB"/>
        </w:rPr>
        <w:t>”</w:t>
      </w:r>
      <w:r w:rsidRPr="003476D5">
        <w:rPr>
          <w:lang w:val="en-GB"/>
        </w:rPr>
        <w:t xml:space="preserve">, </w:t>
      </w:r>
      <w:r>
        <w:rPr>
          <w:lang w:val="en-GB"/>
        </w:rPr>
        <w:t xml:space="preserve">Huawei, </w:t>
      </w:r>
      <w:proofErr w:type="spellStart"/>
      <w:r>
        <w:rPr>
          <w:lang w:val="en-GB"/>
        </w:rPr>
        <w:t>HiSilicon</w:t>
      </w:r>
      <w:proofErr w:type="spellEnd"/>
      <w:r>
        <w:rPr>
          <w:lang w:val="en-GB"/>
        </w:rPr>
        <w:t xml:space="preserve">, </w:t>
      </w:r>
      <w:r w:rsidRPr="003476D5">
        <w:rPr>
          <w:lang w:val="en-GB"/>
        </w:rPr>
        <w:t>RAN4 #106-bis-e, Electronic Meeting, April 17 – 26, 2023.</w:t>
      </w:r>
      <w:bookmarkEnd w:id="13"/>
    </w:p>
    <w:p w:rsidRPr="00943939" w:rsidR="00165CF0" w:rsidP="00165CF0" w:rsidRDefault="00165CF0" w14:paraId="5295AAEF" w14:textId="0B0B40F3">
      <w:pPr>
        <w:pStyle w:val="ListParagraph"/>
        <w:numPr>
          <w:ilvl w:val="0"/>
          <w:numId w:val="21"/>
        </w:numPr>
        <w:ind w:right="-22"/>
      </w:pPr>
      <w:bookmarkStart w:name="_Ref141711832" w:id="14"/>
      <w:r w:rsidRPr="00AC75E0">
        <w:t>R4-230</w:t>
      </w:r>
      <w:r>
        <w:t>9806</w:t>
      </w:r>
      <w:r w:rsidRPr="00AC75E0">
        <w:t xml:space="preserve">, “WF for 8Rx UE performance requirements”, Huawei, </w:t>
      </w:r>
      <w:proofErr w:type="spellStart"/>
      <w:r w:rsidRPr="00AC75E0">
        <w:t>HiSilicon</w:t>
      </w:r>
      <w:proofErr w:type="spellEnd"/>
      <w:r w:rsidRPr="00AC75E0">
        <w:t>, RAN WG4 #10</w:t>
      </w:r>
      <w:r>
        <w:t>7</w:t>
      </w:r>
      <w:r w:rsidRPr="00AC75E0">
        <w:t xml:space="preserve">, </w:t>
      </w:r>
      <w:r>
        <w:t>Incheon</w:t>
      </w:r>
      <w:r w:rsidRPr="00AC75E0">
        <w:t xml:space="preserve">, </w:t>
      </w:r>
      <w:r w:rsidRPr="00943939">
        <w:t>Korea, 22 – 26 May 2023</w:t>
      </w:r>
      <w:bookmarkEnd w:id="14"/>
    </w:p>
    <w:p w:rsidRPr="00943939" w:rsidR="00E4036A" w:rsidP="00E4036A" w:rsidRDefault="00E4036A" w14:paraId="7CB37942" w14:textId="77777777">
      <w:pPr>
        <w:pStyle w:val="ListParagraph"/>
        <w:numPr>
          <w:ilvl w:val="0"/>
          <w:numId w:val="21"/>
        </w:numPr>
        <w:ind w:right="-22"/>
      </w:pPr>
      <w:bookmarkStart w:name="_Ref145059179" w:id="15"/>
      <w:r w:rsidRPr="00943939">
        <w:t xml:space="preserve">R4-2313877, “WF for 8Rx UE performance requirements”, Huawei, </w:t>
      </w:r>
      <w:proofErr w:type="spellStart"/>
      <w:r w:rsidRPr="00943939">
        <w:t>HiSilicon</w:t>
      </w:r>
      <w:proofErr w:type="spellEnd"/>
      <w:r w:rsidRPr="00943939">
        <w:t xml:space="preserve">, RAN WG4 #108, </w:t>
      </w:r>
      <w:proofErr w:type="gramStart"/>
      <w:r w:rsidRPr="00943939">
        <w:t>Toulouse</w:t>
      </w:r>
      <w:bookmarkEnd w:id="15"/>
      <w:proofErr w:type="gramEnd"/>
    </w:p>
    <w:p w:rsidRPr="00943939" w:rsidR="00E61E72" w:rsidP="00E61E72" w:rsidRDefault="00943939" w14:paraId="169E07B7" w14:textId="0BBEC25B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  <w:rPr>
          <w:lang w:val="en-GB"/>
        </w:rPr>
      </w:pPr>
      <w:r w:rsidRPr="00943939">
        <w:rPr>
          <w:lang w:val="en-GB"/>
        </w:rPr>
        <w:t>R4-2315038</w:t>
      </w:r>
      <w:r w:rsidRPr="00943939">
        <w:rPr>
          <w:lang w:val="en-GB"/>
        </w:rPr>
        <w:t xml:space="preserve">, </w:t>
      </w:r>
      <w:r w:rsidRPr="00943939" w:rsidR="00E61E72">
        <w:rPr>
          <w:lang w:val="en-GB"/>
        </w:rPr>
        <w:t xml:space="preserve">“Supporting Simulation results for SDR </w:t>
      </w:r>
      <w:proofErr w:type="spellStart"/>
      <w:r w:rsidRPr="00943939" w:rsidR="00E61E72">
        <w:rPr>
          <w:lang w:val="en-GB"/>
        </w:rPr>
        <w:t>demod</w:t>
      </w:r>
      <w:proofErr w:type="spellEnd"/>
      <w:r w:rsidRPr="00943939" w:rsidR="00E61E72">
        <w:rPr>
          <w:lang w:val="en-GB"/>
        </w:rPr>
        <w:t xml:space="preserve"> for 8Rx</w:t>
      </w:r>
      <w:r w:rsidRPr="00943939" w:rsidR="00E61E72">
        <w:t>”, Nokia, Nokia Shanghai Bell</w:t>
      </w:r>
      <w:r w:rsidRPr="00943939" w:rsidR="00E61E72">
        <w:rPr>
          <w:lang w:val="en-GB"/>
        </w:rPr>
        <w:t>, RAN4 #108bis,</w:t>
      </w:r>
      <w:r w:rsidRPr="00943939" w:rsidR="00E61E72">
        <w:t xml:space="preserve"> </w:t>
      </w:r>
      <w:proofErr w:type="gramStart"/>
      <w:r w:rsidRPr="00943939" w:rsidR="00E61E72">
        <w:t>Xiamen</w:t>
      </w:r>
      <w:proofErr w:type="gramEnd"/>
    </w:p>
    <w:p w:rsidRPr="00E0494E" w:rsidR="00E61E72" w:rsidP="00E61E72" w:rsidRDefault="00E61E72" w14:paraId="5D36B3D6" w14:textId="77777777">
      <w:pPr>
        <w:pStyle w:val="ListParagraph"/>
        <w:ind w:right="-22"/>
      </w:pPr>
    </w:p>
    <w:p w:rsidRPr="00165CF0" w:rsidR="00E4036A" w:rsidP="00E4036A" w:rsidRDefault="00E4036A" w14:paraId="11CAB978" w14:textId="77777777">
      <w:pPr>
        <w:pStyle w:val="ListParagraph"/>
        <w:ind w:right="-22"/>
      </w:pPr>
    </w:p>
    <w:bookmarkEnd w:id="0"/>
    <w:bookmarkEnd w:id="5"/>
    <w:p w:rsidRPr="00AC75E0" w:rsidR="00986253" w:rsidP="007132A6" w:rsidRDefault="00986253" w14:paraId="34D27533" w14:textId="77777777">
      <w:pPr>
        <w:pStyle w:val="ListParagraph"/>
        <w:ind w:right="-22"/>
      </w:pPr>
    </w:p>
    <w:sectPr w:rsidRPr="00AC75E0" w:rsidR="00986253" w:rsidSect="00806A76">
      <w:pgSz w:w="11907" w:h="16840" w:orient="portrait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A5E0C" w:rsidP="00001C9B" w:rsidRDefault="001A5E0C" w14:paraId="4F46563C" w14:textId="77777777">
      <w:pPr>
        <w:spacing w:after="0" w:line="240" w:lineRule="auto"/>
      </w:pPr>
      <w:r>
        <w:separator/>
      </w:r>
    </w:p>
  </w:endnote>
  <w:endnote w:type="continuationSeparator" w:id="0">
    <w:p w:rsidR="001A5E0C" w:rsidP="00001C9B" w:rsidRDefault="001A5E0C" w14:paraId="06625822" w14:textId="77777777">
      <w:pPr>
        <w:spacing w:after="0" w:line="240" w:lineRule="auto"/>
      </w:pPr>
      <w:r>
        <w:continuationSeparator/>
      </w:r>
    </w:p>
  </w:endnote>
  <w:endnote w:type="continuationNotice" w:id="1">
    <w:p w:rsidR="001A5E0C" w:rsidRDefault="001A5E0C" w14:paraId="5853CBF3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A5E0C" w:rsidP="00001C9B" w:rsidRDefault="001A5E0C" w14:paraId="439A1361" w14:textId="77777777">
      <w:pPr>
        <w:spacing w:after="0" w:line="240" w:lineRule="auto"/>
      </w:pPr>
      <w:r>
        <w:separator/>
      </w:r>
    </w:p>
  </w:footnote>
  <w:footnote w:type="continuationSeparator" w:id="0">
    <w:p w:rsidR="001A5E0C" w:rsidP="00001C9B" w:rsidRDefault="001A5E0C" w14:paraId="074CE094" w14:textId="77777777">
      <w:pPr>
        <w:spacing w:after="0" w:line="240" w:lineRule="auto"/>
      </w:pPr>
      <w:r>
        <w:continuationSeparator/>
      </w:r>
    </w:p>
  </w:footnote>
  <w:footnote w:type="continuationNotice" w:id="1">
    <w:p w:rsidR="001A5E0C" w:rsidRDefault="001A5E0C" w14:paraId="3F5CCAC9" w14:textId="777777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C8A4539"/>
    <w:multiLevelType w:val="multilevel"/>
    <w:tmpl w:val="AA60D40E"/>
    <w:lvl w:ilvl="0">
      <w:start w:val="1"/>
      <w:numFmt w:val="bullet"/>
      <w:lvlText w:val=""/>
      <w:lvlJc w:val="left"/>
      <w:pPr>
        <w:ind w:left="360" w:hanging="360"/>
      </w:pPr>
      <w:rPr>
        <w:rFonts w:hint="default" w:ascii="Wingdings" w:hAnsi="Wingding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8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hint="default" w:ascii="Symbol" w:hAnsi="Symbol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hint="default" w:ascii="Arial" w:hAnsi="Arial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hint="default" w:ascii="Times New Roman" w:hAnsi="Times New Roman" w:eastAsia="SimSun" w:cs="Times New Roman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9" w15:restartNumberingAfterBreak="0">
    <w:nsid w:val="411A34D4"/>
    <w:multiLevelType w:val="hybridMultilevel"/>
    <w:tmpl w:val="AD60CA94"/>
    <w:lvl w:ilvl="0" w:tplc="04190003">
      <w:start w:val="1"/>
      <w:numFmt w:val="bullet"/>
      <w:lvlText w:val="o"/>
      <w:lvlJc w:val="left"/>
      <w:pPr>
        <w:ind w:left="1680" w:hanging="420"/>
      </w:pPr>
      <w:rPr>
        <w:rFonts w:hint="default" w:ascii="Courier New" w:hAnsi="Courier New" w:cs="Courier New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hint="default" w:ascii="Wingdings" w:hAnsi="Wingdings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741632"/>
    <w:multiLevelType w:val="hybridMultilevel"/>
    <w:tmpl w:val="1702E508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CBAE68D0">
      <w:start w:val="1"/>
      <w:numFmt w:val="bullet"/>
      <w:lvlText w:val="-"/>
      <w:lvlJc w:val="left"/>
      <w:pPr>
        <w:ind w:left="2160" w:hanging="360"/>
      </w:pPr>
      <w:rPr>
        <w:rFonts w:hint="default" w:ascii="Times New Roman" w:hAnsi="Times New Roman" w:cs="Times New Roman" w:eastAsiaTheme="minorHAnsi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hint="default" w:ascii="Wingdings" w:hAnsi="Wingdings"/>
      </w:rPr>
    </w:lvl>
    <w:lvl w:ilvl="1" w:tplc="5C6C2CFC">
      <w:numFmt w:val="bullet"/>
      <w:lvlText w:val="-"/>
      <w:lvlJc w:val="left"/>
      <w:pPr>
        <w:ind w:left="1124" w:hanging="420"/>
      </w:pPr>
      <w:rPr>
        <w:rFonts w:hint="default" w:ascii="Times New Roman" w:hAnsi="Times New Roman" w:eastAsia="Times New Roman" w:cs="Times New Roman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num w:numId="1" w16cid:durableId="308749420">
    <w:abstractNumId w:val="1"/>
  </w:num>
  <w:num w:numId="2" w16cid:durableId="2042700068">
    <w:abstractNumId w:val="6"/>
  </w:num>
  <w:num w:numId="3" w16cid:durableId="164396276">
    <w:abstractNumId w:val="13"/>
  </w:num>
  <w:num w:numId="4" w16cid:durableId="328218726">
    <w:abstractNumId w:val="5"/>
  </w:num>
  <w:num w:numId="5" w16cid:durableId="2074546955">
    <w:abstractNumId w:val="17"/>
  </w:num>
  <w:num w:numId="6" w16cid:durableId="1486312824">
    <w:abstractNumId w:val="11"/>
  </w:num>
  <w:num w:numId="7" w16cid:durableId="629093353">
    <w:abstractNumId w:val="12"/>
  </w:num>
  <w:num w:numId="8" w16cid:durableId="7173468">
    <w:abstractNumId w:val="12"/>
    <w:lvlOverride w:ilvl="0">
      <w:startOverride w:val="1"/>
    </w:lvlOverride>
  </w:num>
  <w:num w:numId="9" w16cid:durableId="1473523132">
    <w:abstractNumId w:val="12"/>
    <w:lvlOverride w:ilvl="0">
      <w:startOverride w:val="1"/>
    </w:lvlOverride>
  </w:num>
  <w:num w:numId="10" w16cid:durableId="279531391">
    <w:abstractNumId w:val="12"/>
    <w:lvlOverride w:ilvl="0">
      <w:startOverride w:val="1"/>
    </w:lvlOverride>
  </w:num>
  <w:num w:numId="11" w16cid:durableId="1649745416">
    <w:abstractNumId w:val="11"/>
    <w:lvlOverride w:ilvl="0">
      <w:startOverride w:val="1"/>
    </w:lvlOverride>
  </w:num>
  <w:num w:numId="12" w16cid:durableId="1729526448">
    <w:abstractNumId w:val="12"/>
    <w:lvlOverride w:ilvl="0">
      <w:startOverride w:val="1"/>
    </w:lvlOverride>
  </w:num>
  <w:num w:numId="13" w16cid:durableId="1344437407">
    <w:abstractNumId w:val="11"/>
    <w:lvlOverride w:ilvl="0">
      <w:startOverride w:val="1"/>
    </w:lvlOverride>
  </w:num>
  <w:num w:numId="14" w16cid:durableId="774402808">
    <w:abstractNumId w:val="12"/>
    <w:lvlOverride w:ilvl="0">
      <w:startOverride w:val="1"/>
    </w:lvlOverride>
  </w:num>
  <w:num w:numId="15" w16cid:durableId="413867657">
    <w:abstractNumId w:val="18"/>
  </w:num>
  <w:num w:numId="16" w16cid:durableId="21633882">
    <w:abstractNumId w:val="3"/>
  </w:num>
  <w:num w:numId="17" w16cid:durableId="2026788098">
    <w:abstractNumId w:val="16"/>
  </w:num>
  <w:num w:numId="18" w16cid:durableId="1339696668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23563070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24149987">
    <w:abstractNumId w:val="10"/>
  </w:num>
  <w:num w:numId="21" w16cid:durableId="1760716301">
    <w:abstractNumId w:val="15"/>
  </w:num>
  <w:num w:numId="22" w16cid:durableId="1359701561">
    <w:abstractNumId w:val="11"/>
    <w:lvlOverride w:ilvl="0">
      <w:startOverride w:val="1"/>
    </w:lvlOverride>
  </w:num>
  <w:num w:numId="23" w16cid:durableId="1094519845">
    <w:abstractNumId w:val="12"/>
    <w:lvlOverride w:ilvl="0">
      <w:startOverride w:val="1"/>
    </w:lvlOverride>
  </w:num>
  <w:num w:numId="24" w16cid:durableId="1074401536">
    <w:abstractNumId w:val="2"/>
  </w:num>
  <w:num w:numId="25" w16cid:durableId="2073120064">
    <w:abstractNumId w:val="0"/>
  </w:num>
  <w:num w:numId="26" w16cid:durableId="2092307671">
    <w:abstractNumId w:val="0"/>
    <w:lvlOverride w:ilvl="0">
      <w:startOverride w:val="1"/>
    </w:lvlOverride>
  </w:num>
  <w:num w:numId="27" w16cid:durableId="100539738">
    <w:abstractNumId w:val="19"/>
  </w:num>
  <w:num w:numId="28" w16cid:durableId="1408458802">
    <w:abstractNumId w:val="8"/>
  </w:num>
  <w:num w:numId="29" w16cid:durableId="2021663714">
    <w:abstractNumId w:val="14"/>
  </w:num>
  <w:num w:numId="30" w16cid:durableId="1566800198">
    <w:abstractNumId w:val="4"/>
  </w:num>
  <w:num w:numId="31" w16cid:durableId="1084910466">
    <w:abstractNumId w:val="20"/>
  </w:num>
  <w:num w:numId="32" w16cid:durableId="1922635571">
    <w:abstractNumId w:val="9"/>
  </w:num>
  <w:num w:numId="33" w16cid:durableId="1416130150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4" w16cid:durableId="1937706393">
    <w:abstractNumId w:val="7"/>
    <w:lvlOverride w:ilvl="0">
      <w:lvl w:ilvl="0">
        <w:start w:val="1"/>
        <w:numFmt w:val="bullet"/>
        <w:lvlText w:val=""/>
        <w:lvlJc w:val="left"/>
        <w:pPr>
          <w:ind w:left="360" w:hanging="360"/>
        </w:pPr>
        <w:rPr>
          <w:rFonts w:hint="default" w:ascii="Wingdings" w:hAnsi="Wingdings"/>
        </w:rPr>
      </w:lvl>
    </w:lvlOverride>
    <w:lvlOverride w:ilvl="1">
      <w:lvl w:ilvl="1">
        <w:start w:val="1"/>
        <w:numFmt w:val="bullet"/>
        <w:lvlText w:val="o"/>
        <w:lvlJc w:val="left"/>
        <w:pPr>
          <w:ind w:left="851" w:hanging="131"/>
        </w:pPr>
        <w:rPr>
          <w:rFonts w:hint="default" w:ascii="Courier New" w:hAnsi="Courier New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800" w:hanging="360"/>
        </w:pPr>
        <w:rPr>
          <w:rFonts w:hint="default" w:ascii="Wingdings" w:hAnsi="Wingdings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2520" w:hanging="360"/>
        </w:pPr>
        <w:rPr>
          <w:rFonts w:hint="default" w:ascii="Symbol" w:hAnsi="Symbol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3240" w:hanging="360"/>
        </w:pPr>
        <w:rPr>
          <w:rFonts w:hint="default" w:ascii="Courier New" w:hAnsi="Courier New" w:cs="Courier New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3960" w:hanging="360"/>
        </w:pPr>
        <w:rPr>
          <w:rFonts w:hint="default" w:ascii="Wingdings" w:hAnsi="Wingdings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4680" w:hanging="360"/>
        </w:pPr>
        <w:rPr>
          <w:rFonts w:hint="default" w:ascii="Symbol" w:hAnsi="Symbol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400" w:hanging="360"/>
        </w:pPr>
        <w:rPr>
          <w:rFonts w:hint="default" w:ascii="Courier New" w:hAnsi="Courier New" w:cs="Courier New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120" w:hanging="360"/>
        </w:pPr>
        <w:rPr>
          <w:rFonts w:hint="default" w:ascii="Wingdings" w:hAnsi="Wingdings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C2FFF"/>
    <w:rsid w:val="00001C9B"/>
    <w:rsid w:val="000040DC"/>
    <w:rsid w:val="00011EF0"/>
    <w:rsid w:val="0001488B"/>
    <w:rsid w:val="000151EF"/>
    <w:rsid w:val="0001610D"/>
    <w:rsid w:val="0002106C"/>
    <w:rsid w:val="000239F5"/>
    <w:rsid w:val="00033ACE"/>
    <w:rsid w:val="0003402D"/>
    <w:rsid w:val="00042875"/>
    <w:rsid w:val="00047D97"/>
    <w:rsid w:val="00047F2A"/>
    <w:rsid w:val="000567F4"/>
    <w:rsid w:val="0008612A"/>
    <w:rsid w:val="00090E18"/>
    <w:rsid w:val="00095308"/>
    <w:rsid w:val="000A10BC"/>
    <w:rsid w:val="000A13B1"/>
    <w:rsid w:val="000A58C2"/>
    <w:rsid w:val="000B0056"/>
    <w:rsid w:val="000B2B5B"/>
    <w:rsid w:val="000B7D29"/>
    <w:rsid w:val="000C3C7B"/>
    <w:rsid w:val="000D0634"/>
    <w:rsid w:val="000D0F93"/>
    <w:rsid w:val="000E7F35"/>
    <w:rsid w:val="000F0174"/>
    <w:rsid w:val="000F1CC7"/>
    <w:rsid w:val="00106416"/>
    <w:rsid w:val="00110481"/>
    <w:rsid w:val="001127C9"/>
    <w:rsid w:val="00115B88"/>
    <w:rsid w:val="00120D3B"/>
    <w:rsid w:val="00124CB6"/>
    <w:rsid w:val="00125BDC"/>
    <w:rsid w:val="00132F6A"/>
    <w:rsid w:val="00133913"/>
    <w:rsid w:val="00137298"/>
    <w:rsid w:val="00140221"/>
    <w:rsid w:val="00147154"/>
    <w:rsid w:val="00160CB9"/>
    <w:rsid w:val="001642FC"/>
    <w:rsid w:val="0016496B"/>
    <w:rsid w:val="00165426"/>
    <w:rsid w:val="00165CF0"/>
    <w:rsid w:val="00167240"/>
    <w:rsid w:val="001710C6"/>
    <w:rsid w:val="001738F1"/>
    <w:rsid w:val="001743E2"/>
    <w:rsid w:val="001745F8"/>
    <w:rsid w:val="00175AE8"/>
    <w:rsid w:val="00181E63"/>
    <w:rsid w:val="001838CF"/>
    <w:rsid w:val="001868EE"/>
    <w:rsid w:val="001A3BA4"/>
    <w:rsid w:val="001A5E0C"/>
    <w:rsid w:val="001A6D1F"/>
    <w:rsid w:val="001B2569"/>
    <w:rsid w:val="001B3B5B"/>
    <w:rsid w:val="001C6898"/>
    <w:rsid w:val="001D1502"/>
    <w:rsid w:val="001E020E"/>
    <w:rsid w:val="001E30F6"/>
    <w:rsid w:val="001F52D5"/>
    <w:rsid w:val="00210BE1"/>
    <w:rsid w:val="00217EE5"/>
    <w:rsid w:val="002259B2"/>
    <w:rsid w:val="00227888"/>
    <w:rsid w:val="00235F5C"/>
    <w:rsid w:val="00240D82"/>
    <w:rsid w:val="00250403"/>
    <w:rsid w:val="00257FA3"/>
    <w:rsid w:val="00261704"/>
    <w:rsid w:val="00264575"/>
    <w:rsid w:val="00265867"/>
    <w:rsid w:val="002674F4"/>
    <w:rsid w:val="00271C4F"/>
    <w:rsid w:val="00276752"/>
    <w:rsid w:val="002777FA"/>
    <w:rsid w:val="00277B56"/>
    <w:rsid w:val="00291CEF"/>
    <w:rsid w:val="002A1745"/>
    <w:rsid w:val="002A19F5"/>
    <w:rsid w:val="002B4922"/>
    <w:rsid w:val="002C22C3"/>
    <w:rsid w:val="002C2D19"/>
    <w:rsid w:val="002C2FFF"/>
    <w:rsid w:val="002C36B1"/>
    <w:rsid w:val="002C62F8"/>
    <w:rsid w:val="002D10FA"/>
    <w:rsid w:val="002D2244"/>
    <w:rsid w:val="002D2903"/>
    <w:rsid w:val="002D4C55"/>
    <w:rsid w:val="002E450E"/>
    <w:rsid w:val="002E46FF"/>
    <w:rsid w:val="002E4EC5"/>
    <w:rsid w:val="002E6DED"/>
    <w:rsid w:val="00300956"/>
    <w:rsid w:val="00301BEB"/>
    <w:rsid w:val="0031063C"/>
    <w:rsid w:val="00314B1B"/>
    <w:rsid w:val="00317187"/>
    <w:rsid w:val="0032499A"/>
    <w:rsid w:val="00324AC6"/>
    <w:rsid w:val="003341F7"/>
    <w:rsid w:val="00347FEC"/>
    <w:rsid w:val="003566D2"/>
    <w:rsid w:val="00356F45"/>
    <w:rsid w:val="00366B74"/>
    <w:rsid w:val="00383DAE"/>
    <w:rsid w:val="00384AB7"/>
    <w:rsid w:val="00387FDA"/>
    <w:rsid w:val="003A2B91"/>
    <w:rsid w:val="003A710A"/>
    <w:rsid w:val="003B659E"/>
    <w:rsid w:val="003C275E"/>
    <w:rsid w:val="003C41A2"/>
    <w:rsid w:val="003C4FDE"/>
    <w:rsid w:val="003C56F5"/>
    <w:rsid w:val="003E066F"/>
    <w:rsid w:val="003E58DF"/>
    <w:rsid w:val="003E60F1"/>
    <w:rsid w:val="003F45BE"/>
    <w:rsid w:val="00404C4C"/>
    <w:rsid w:val="004114AB"/>
    <w:rsid w:val="0041413E"/>
    <w:rsid w:val="0041423F"/>
    <w:rsid w:val="00414F81"/>
    <w:rsid w:val="00417CB1"/>
    <w:rsid w:val="00434E42"/>
    <w:rsid w:val="004350B9"/>
    <w:rsid w:val="00436A0F"/>
    <w:rsid w:val="00437150"/>
    <w:rsid w:val="0043750A"/>
    <w:rsid w:val="004474E4"/>
    <w:rsid w:val="0045525E"/>
    <w:rsid w:val="004616C1"/>
    <w:rsid w:val="004732E9"/>
    <w:rsid w:val="004854BB"/>
    <w:rsid w:val="00496606"/>
    <w:rsid w:val="004A40D2"/>
    <w:rsid w:val="004B1C5F"/>
    <w:rsid w:val="004B3CED"/>
    <w:rsid w:val="004B3F39"/>
    <w:rsid w:val="004D029C"/>
    <w:rsid w:val="004D04E3"/>
    <w:rsid w:val="004D4FA9"/>
    <w:rsid w:val="004E0713"/>
    <w:rsid w:val="004E2483"/>
    <w:rsid w:val="004E37E6"/>
    <w:rsid w:val="004E5E66"/>
    <w:rsid w:val="004E7ADB"/>
    <w:rsid w:val="004F5402"/>
    <w:rsid w:val="00503B4D"/>
    <w:rsid w:val="00504EE9"/>
    <w:rsid w:val="00511455"/>
    <w:rsid w:val="005122A8"/>
    <w:rsid w:val="00512D88"/>
    <w:rsid w:val="00521576"/>
    <w:rsid w:val="00524F5B"/>
    <w:rsid w:val="005250E6"/>
    <w:rsid w:val="00534034"/>
    <w:rsid w:val="00542D23"/>
    <w:rsid w:val="0054442C"/>
    <w:rsid w:val="00544E82"/>
    <w:rsid w:val="005452EA"/>
    <w:rsid w:val="00550285"/>
    <w:rsid w:val="00556B83"/>
    <w:rsid w:val="00562492"/>
    <w:rsid w:val="00572167"/>
    <w:rsid w:val="00572A20"/>
    <w:rsid w:val="00574889"/>
    <w:rsid w:val="00575842"/>
    <w:rsid w:val="00576002"/>
    <w:rsid w:val="005836F8"/>
    <w:rsid w:val="005918FA"/>
    <w:rsid w:val="00592A86"/>
    <w:rsid w:val="005A03D6"/>
    <w:rsid w:val="005A0A76"/>
    <w:rsid w:val="005A6D43"/>
    <w:rsid w:val="005B43D8"/>
    <w:rsid w:val="005B4801"/>
    <w:rsid w:val="005C0812"/>
    <w:rsid w:val="005C2202"/>
    <w:rsid w:val="005C23A4"/>
    <w:rsid w:val="005D167B"/>
    <w:rsid w:val="005D1CDF"/>
    <w:rsid w:val="005D2BB7"/>
    <w:rsid w:val="005E61A8"/>
    <w:rsid w:val="005F1ECF"/>
    <w:rsid w:val="005F5BC5"/>
    <w:rsid w:val="005F6419"/>
    <w:rsid w:val="0060543D"/>
    <w:rsid w:val="006063F5"/>
    <w:rsid w:val="006104DD"/>
    <w:rsid w:val="00611878"/>
    <w:rsid w:val="006130B5"/>
    <w:rsid w:val="00613B03"/>
    <w:rsid w:val="00617400"/>
    <w:rsid w:val="00632D29"/>
    <w:rsid w:val="00637578"/>
    <w:rsid w:val="00643E69"/>
    <w:rsid w:val="006541CC"/>
    <w:rsid w:val="00657B8C"/>
    <w:rsid w:val="006618CF"/>
    <w:rsid w:val="00664950"/>
    <w:rsid w:val="00664C10"/>
    <w:rsid w:val="00671033"/>
    <w:rsid w:val="00683220"/>
    <w:rsid w:val="00687FA0"/>
    <w:rsid w:val="00695AFB"/>
    <w:rsid w:val="00696DF0"/>
    <w:rsid w:val="006A0BEB"/>
    <w:rsid w:val="006A193D"/>
    <w:rsid w:val="006A3C11"/>
    <w:rsid w:val="006A4733"/>
    <w:rsid w:val="006B3F10"/>
    <w:rsid w:val="006B5E25"/>
    <w:rsid w:val="006B7010"/>
    <w:rsid w:val="006C3095"/>
    <w:rsid w:val="006C4608"/>
    <w:rsid w:val="006E1151"/>
    <w:rsid w:val="006E6311"/>
    <w:rsid w:val="006F3000"/>
    <w:rsid w:val="00702CFA"/>
    <w:rsid w:val="0070381D"/>
    <w:rsid w:val="00711F40"/>
    <w:rsid w:val="007132A6"/>
    <w:rsid w:val="007145FF"/>
    <w:rsid w:val="00715B2A"/>
    <w:rsid w:val="0071752D"/>
    <w:rsid w:val="007206F0"/>
    <w:rsid w:val="007433CD"/>
    <w:rsid w:val="007450F1"/>
    <w:rsid w:val="00751515"/>
    <w:rsid w:val="00751AC9"/>
    <w:rsid w:val="00754DF3"/>
    <w:rsid w:val="007626B7"/>
    <w:rsid w:val="0078212B"/>
    <w:rsid w:val="00784DF6"/>
    <w:rsid w:val="00785232"/>
    <w:rsid w:val="007918C9"/>
    <w:rsid w:val="007A1A82"/>
    <w:rsid w:val="007B186C"/>
    <w:rsid w:val="007B3984"/>
    <w:rsid w:val="007B701D"/>
    <w:rsid w:val="007C1696"/>
    <w:rsid w:val="007C3ED0"/>
    <w:rsid w:val="007C4060"/>
    <w:rsid w:val="007C5971"/>
    <w:rsid w:val="007E725D"/>
    <w:rsid w:val="007F05FA"/>
    <w:rsid w:val="007F2C61"/>
    <w:rsid w:val="007F54B9"/>
    <w:rsid w:val="00806A76"/>
    <w:rsid w:val="00811C9D"/>
    <w:rsid w:val="00812982"/>
    <w:rsid w:val="0081685D"/>
    <w:rsid w:val="00816C80"/>
    <w:rsid w:val="00832E00"/>
    <w:rsid w:val="00841BCD"/>
    <w:rsid w:val="00847EA3"/>
    <w:rsid w:val="00851A8E"/>
    <w:rsid w:val="0085365B"/>
    <w:rsid w:val="0085625B"/>
    <w:rsid w:val="00860F72"/>
    <w:rsid w:val="0086205C"/>
    <w:rsid w:val="008826C1"/>
    <w:rsid w:val="008835C6"/>
    <w:rsid w:val="00883DFD"/>
    <w:rsid w:val="00884EF0"/>
    <w:rsid w:val="008A1BF7"/>
    <w:rsid w:val="008A5B0E"/>
    <w:rsid w:val="008B0961"/>
    <w:rsid w:val="008D27B7"/>
    <w:rsid w:val="008D47EE"/>
    <w:rsid w:val="008E009B"/>
    <w:rsid w:val="0090091A"/>
    <w:rsid w:val="009042BD"/>
    <w:rsid w:val="00922A0A"/>
    <w:rsid w:val="00936159"/>
    <w:rsid w:val="00943939"/>
    <w:rsid w:val="00953767"/>
    <w:rsid w:val="009635B0"/>
    <w:rsid w:val="009715A1"/>
    <w:rsid w:val="00974815"/>
    <w:rsid w:val="00977E1D"/>
    <w:rsid w:val="00981500"/>
    <w:rsid w:val="00986253"/>
    <w:rsid w:val="009A5A62"/>
    <w:rsid w:val="009B0573"/>
    <w:rsid w:val="009B56BA"/>
    <w:rsid w:val="009B7B4B"/>
    <w:rsid w:val="009B7C21"/>
    <w:rsid w:val="009C1E31"/>
    <w:rsid w:val="009C79A8"/>
    <w:rsid w:val="009D0729"/>
    <w:rsid w:val="009E767C"/>
    <w:rsid w:val="00A02AAA"/>
    <w:rsid w:val="00A04992"/>
    <w:rsid w:val="00A147AA"/>
    <w:rsid w:val="00A15E44"/>
    <w:rsid w:val="00A21D71"/>
    <w:rsid w:val="00A22B78"/>
    <w:rsid w:val="00A242F4"/>
    <w:rsid w:val="00A25AE5"/>
    <w:rsid w:val="00A32424"/>
    <w:rsid w:val="00A343F8"/>
    <w:rsid w:val="00A37002"/>
    <w:rsid w:val="00A40652"/>
    <w:rsid w:val="00A4169C"/>
    <w:rsid w:val="00A4355E"/>
    <w:rsid w:val="00A43C55"/>
    <w:rsid w:val="00A558B9"/>
    <w:rsid w:val="00A61C70"/>
    <w:rsid w:val="00A70A30"/>
    <w:rsid w:val="00A71A44"/>
    <w:rsid w:val="00A92BCD"/>
    <w:rsid w:val="00AA1B0E"/>
    <w:rsid w:val="00AA360D"/>
    <w:rsid w:val="00AA47B6"/>
    <w:rsid w:val="00AB2167"/>
    <w:rsid w:val="00AC00B3"/>
    <w:rsid w:val="00AC163B"/>
    <w:rsid w:val="00AC1A8D"/>
    <w:rsid w:val="00AC4362"/>
    <w:rsid w:val="00AC4BA4"/>
    <w:rsid w:val="00AC5CA7"/>
    <w:rsid w:val="00AC6058"/>
    <w:rsid w:val="00AC75E0"/>
    <w:rsid w:val="00AD63AB"/>
    <w:rsid w:val="00AE2BA5"/>
    <w:rsid w:val="00AE56B1"/>
    <w:rsid w:val="00AE6D09"/>
    <w:rsid w:val="00AE7615"/>
    <w:rsid w:val="00AF7A7C"/>
    <w:rsid w:val="00B06F9B"/>
    <w:rsid w:val="00B25CD7"/>
    <w:rsid w:val="00B25DCE"/>
    <w:rsid w:val="00B408B6"/>
    <w:rsid w:val="00B431B3"/>
    <w:rsid w:val="00B50C0C"/>
    <w:rsid w:val="00B53AEA"/>
    <w:rsid w:val="00B542DA"/>
    <w:rsid w:val="00B6445E"/>
    <w:rsid w:val="00B6603E"/>
    <w:rsid w:val="00B672D0"/>
    <w:rsid w:val="00B73862"/>
    <w:rsid w:val="00B73F43"/>
    <w:rsid w:val="00B90AFE"/>
    <w:rsid w:val="00BA6B66"/>
    <w:rsid w:val="00BA6E48"/>
    <w:rsid w:val="00BB590B"/>
    <w:rsid w:val="00BB6582"/>
    <w:rsid w:val="00BC0CDD"/>
    <w:rsid w:val="00BC7888"/>
    <w:rsid w:val="00BD05BB"/>
    <w:rsid w:val="00BD71B0"/>
    <w:rsid w:val="00BE0AF6"/>
    <w:rsid w:val="00BE1F03"/>
    <w:rsid w:val="00BE58A7"/>
    <w:rsid w:val="00BE62C7"/>
    <w:rsid w:val="00BF2218"/>
    <w:rsid w:val="00BF4AC7"/>
    <w:rsid w:val="00C0426B"/>
    <w:rsid w:val="00C045DF"/>
    <w:rsid w:val="00C15888"/>
    <w:rsid w:val="00C166AA"/>
    <w:rsid w:val="00C20641"/>
    <w:rsid w:val="00C22EC2"/>
    <w:rsid w:val="00C26D43"/>
    <w:rsid w:val="00C4608E"/>
    <w:rsid w:val="00C46548"/>
    <w:rsid w:val="00C55DA1"/>
    <w:rsid w:val="00C574D5"/>
    <w:rsid w:val="00C60F62"/>
    <w:rsid w:val="00C650FF"/>
    <w:rsid w:val="00C719A6"/>
    <w:rsid w:val="00C73F32"/>
    <w:rsid w:val="00C830CB"/>
    <w:rsid w:val="00C85B86"/>
    <w:rsid w:val="00C86705"/>
    <w:rsid w:val="00C87462"/>
    <w:rsid w:val="00C925EB"/>
    <w:rsid w:val="00CA180C"/>
    <w:rsid w:val="00CA6496"/>
    <w:rsid w:val="00CA6572"/>
    <w:rsid w:val="00CA7A42"/>
    <w:rsid w:val="00CB22B2"/>
    <w:rsid w:val="00CC149D"/>
    <w:rsid w:val="00CC3EE2"/>
    <w:rsid w:val="00CC73CE"/>
    <w:rsid w:val="00CC74FD"/>
    <w:rsid w:val="00CD455A"/>
    <w:rsid w:val="00CD7227"/>
    <w:rsid w:val="00CD7492"/>
    <w:rsid w:val="00CE3A6B"/>
    <w:rsid w:val="00CE5ECE"/>
    <w:rsid w:val="00CF256F"/>
    <w:rsid w:val="00D0008B"/>
    <w:rsid w:val="00D00211"/>
    <w:rsid w:val="00D06309"/>
    <w:rsid w:val="00D139C8"/>
    <w:rsid w:val="00D24742"/>
    <w:rsid w:val="00D27077"/>
    <w:rsid w:val="00D351EA"/>
    <w:rsid w:val="00D379FA"/>
    <w:rsid w:val="00D40277"/>
    <w:rsid w:val="00D40288"/>
    <w:rsid w:val="00D418A4"/>
    <w:rsid w:val="00D41B2B"/>
    <w:rsid w:val="00D43403"/>
    <w:rsid w:val="00D4794A"/>
    <w:rsid w:val="00D5270B"/>
    <w:rsid w:val="00D52D20"/>
    <w:rsid w:val="00D62E71"/>
    <w:rsid w:val="00D6430D"/>
    <w:rsid w:val="00D645AE"/>
    <w:rsid w:val="00D66188"/>
    <w:rsid w:val="00D6644E"/>
    <w:rsid w:val="00D731F6"/>
    <w:rsid w:val="00D740CA"/>
    <w:rsid w:val="00D85728"/>
    <w:rsid w:val="00D90413"/>
    <w:rsid w:val="00D95481"/>
    <w:rsid w:val="00DA4EC5"/>
    <w:rsid w:val="00DA7853"/>
    <w:rsid w:val="00DC7A13"/>
    <w:rsid w:val="00DE39C1"/>
    <w:rsid w:val="00DE3F99"/>
    <w:rsid w:val="00DF2997"/>
    <w:rsid w:val="00E10BC4"/>
    <w:rsid w:val="00E1415D"/>
    <w:rsid w:val="00E323E9"/>
    <w:rsid w:val="00E34018"/>
    <w:rsid w:val="00E37052"/>
    <w:rsid w:val="00E4036A"/>
    <w:rsid w:val="00E42C9B"/>
    <w:rsid w:val="00E437D2"/>
    <w:rsid w:val="00E45E88"/>
    <w:rsid w:val="00E52865"/>
    <w:rsid w:val="00E54DC7"/>
    <w:rsid w:val="00E55751"/>
    <w:rsid w:val="00E57D6B"/>
    <w:rsid w:val="00E61E72"/>
    <w:rsid w:val="00E66ADD"/>
    <w:rsid w:val="00E81F72"/>
    <w:rsid w:val="00E8276C"/>
    <w:rsid w:val="00E96344"/>
    <w:rsid w:val="00EA2311"/>
    <w:rsid w:val="00EC06C1"/>
    <w:rsid w:val="00EC33B7"/>
    <w:rsid w:val="00EC5057"/>
    <w:rsid w:val="00EC7BC3"/>
    <w:rsid w:val="00ED6639"/>
    <w:rsid w:val="00ED7600"/>
    <w:rsid w:val="00ED77A6"/>
    <w:rsid w:val="00EE3E35"/>
    <w:rsid w:val="00EF286C"/>
    <w:rsid w:val="00EF6073"/>
    <w:rsid w:val="00EF698B"/>
    <w:rsid w:val="00F01DD7"/>
    <w:rsid w:val="00F06BFC"/>
    <w:rsid w:val="00F1362C"/>
    <w:rsid w:val="00F13DD0"/>
    <w:rsid w:val="00F4043D"/>
    <w:rsid w:val="00F414F1"/>
    <w:rsid w:val="00F508B8"/>
    <w:rsid w:val="00F70B38"/>
    <w:rsid w:val="00F72CB1"/>
    <w:rsid w:val="00F8215E"/>
    <w:rsid w:val="00F824F5"/>
    <w:rsid w:val="00F8502E"/>
    <w:rsid w:val="00F90FAB"/>
    <w:rsid w:val="00F92315"/>
    <w:rsid w:val="00F9374D"/>
    <w:rsid w:val="00FA1DFE"/>
    <w:rsid w:val="00FB6FFE"/>
    <w:rsid w:val="00FC29B9"/>
    <w:rsid w:val="00FC6FD3"/>
    <w:rsid w:val="00FE305C"/>
    <w:rsid w:val="00FE4CB1"/>
    <w:rsid w:val="00FE57A7"/>
    <w:rsid w:val="00FF0301"/>
    <w:rsid w:val="07682D07"/>
    <w:rsid w:val="0A3AFAEA"/>
    <w:rsid w:val="0DF23296"/>
    <w:rsid w:val="3F65B485"/>
    <w:rsid w:val="6AAC9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D20008"/>
  <w15:chartTrackingRefBased/>
  <w15:docId w15:val="{828916B7-EBBF-46B4-9F0F-3394E440F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715A1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2Char" w:customStyle="1">
    <w:name w:val="Heading 2 Char"/>
    <w:basedOn w:val="DefaultParagraphFont"/>
    <w:link w:val="Heading2"/>
    <w:rsid w:val="003B659E"/>
    <w:rPr>
      <w:rFonts w:ascii="Arial" w:hAnsi="Arial" w:eastAsia="Times New Roman" w:cs="Times New Roman"/>
      <w:sz w:val="32"/>
      <w:szCs w:val="20"/>
      <w:lang w:val="en-GB"/>
    </w:rPr>
  </w:style>
  <w:style w:type="character" w:styleId="Heading1Char" w:customStyle="1">
    <w:name w:val="Heading 1 Char"/>
    <w:basedOn w:val="DefaultParagraphFont"/>
    <w:link w:val="Heading1"/>
    <w:uiPriority w:val="9"/>
    <w:rsid w:val="003B659E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styleId="RAN4H2" w:customStyle="1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styleId="RAN4H1" w:customStyle="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eastAsia="SimSun" w:cs="Times New Roman"/>
      <w:sz w:val="36"/>
      <w:szCs w:val="20"/>
      <w:lang w:val="en-GB"/>
    </w:rPr>
  </w:style>
  <w:style w:type="character" w:styleId="RAN4H2Char" w:customStyle="1">
    <w:name w:val="RAN4 H2 Char"/>
    <w:basedOn w:val="Heading2Char"/>
    <w:link w:val="RAN4H2"/>
    <w:rsid w:val="00A37002"/>
    <w:rPr>
      <w:rFonts w:ascii="Arial" w:hAnsi="Arial" w:eastAsia="Times New Roman" w:cs="Times New Roman"/>
      <w:sz w:val="32"/>
      <w:szCs w:val="20"/>
      <w:lang w:val="en-GB"/>
    </w:rPr>
  </w:style>
  <w:style w:type="paragraph" w:styleId="RAN4Observation" w:customStyle="1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styleId="RAN4H1Char" w:customStyle="1">
    <w:name w:val="RAN4 H1 Char"/>
    <w:basedOn w:val="DefaultParagraphFont"/>
    <w:link w:val="RAN4H1"/>
    <w:rsid w:val="00AE56B1"/>
    <w:rPr>
      <w:rFonts w:ascii="Arial" w:hAnsi="Arial" w:eastAsia="SimSun" w:cs="Times New Roman"/>
      <w:sz w:val="36"/>
      <w:szCs w:val="20"/>
      <w:lang w:val="en-GB"/>
    </w:rPr>
  </w:style>
  <w:style w:type="paragraph" w:styleId="RAN4Proposal0" w:customStyle="1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styleId="ListParagraphChar" w:customStyle="1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styleId="RAN4ObservationChar" w:customStyle="1">
    <w:name w:val="RAN4 Observation Char"/>
    <w:basedOn w:val="ListParagraphChar"/>
    <w:link w:val="RAN4Observation"/>
    <w:rsid w:val="0008612A"/>
    <w:rPr>
      <w:rFonts w:ascii="Times New Roman" w:hAnsi="Times New Roman" w:eastAsia="Calibri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RAN4ProposalChar" w:customStyle="1">
    <w:name w:val="RAN4 Proposal Char"/>
    <w:basedOn w:val="ListParagraphChar"/>
    <w:link w:val="RAN4Proposal0"/>
    <w:rsid w:val="0008612A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styleId="RAN4proposal" w:customStyle="1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styleId="CaptionChar" w:customStyle="1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styleId="RAN4proposalChar0" w:customStyle="1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styleId="RAN4observation0" w:customStyle="1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styleId="RAN4observationChar0" w:customStyle="1">
    <w:name w:val="RAN4 observation Char"/>
    <w:basedOn w:val="RAN4ObservationChar"/>
    <w:link w:val="RAN4observation0"/>
    <w:rsid w:val="002B4922"/>
    <w:rPr>
      <w:rFonts w:ascii="Times New Roman" w:hAnsi="Times New Roman" w:eastAsia="Calibri" w:cs="Times New Roman"/>
      <w:sz w:val="20"/>
      <w:szCs w:val="20"/>
      <w:lang w:val="en-GB"/>
    </w:rPr>
  </w:style>
  <w:style w:type="paragraph" w:styleId="RAN4H3" w:customStyle="1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styleId="RAN4H3Char" w:customStyle="1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0239F5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color="4472C4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1Horz">
      <w:tblPr/>
      <w:tcPr>
        <w:tcBorders>
          <w:top w:val="single" w:color="4472C4" w:themeColor="accent1" w:sz="4" w:space="0"/>
          <w:bottom w:val="single" w:color="4472C4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4472C4" w:themeColor="accent1" w:sz="4" w:space="0"/>
          <w:left w:val="nil"/>
        </w:tcBorders>
      </w:tcPr>
    </w:tblStylePr>
    <w:tblStylePr w:type="swCell">
      <w:tblPr/>
      <w:tcPr>
        <w:tcBorders>
          <w:top w:val="double" w:color="4472C4" w:themeColor="accent1" w:sz="4" w:space="0"/>
          <w:right w:val="nil"/>
        </w:tcBorders>
      </w:tcPr>
    </w:tblStylePr>
  </w:style>
  <w:style w:type="paragraph" w:styleId="Numbering" w:customStyle="1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cs="Arial" w:asciiTheme="minorHAnsi" w:hAnsiTheme="minorHAnsi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styleId="sectionsubheader" w:customStyle="1">
    <w:name w:val="section_subheader"/>
    <w:next w:val="Normal"/>
    <w:link w:val="sectionsubheaderChar"/>
    <w:qFormat/>
    <w:rsid w:val="00E55751"/>
    <w:rPr>
      <w:rFonts w:ascii="Times New Roman" w:hAnsi="Times New Roman" w:eastAsia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styleId="sectionsubheaderChar" w:customStyle="1">
    <w:name w:val="section_subheader Char"/>
    <w:basedOn w:val="DefaultParagraphFont"/>
    <w:link w:val="sectionsubheader"/>
    <w:rsid w:val="00E55751"/>
    <w:rPr>
      <w:rFonts w:ascii="Times New Roman" w:hAnsi="Times New Roman" w:eastAsia="Times New Roman" w:cs="Times New Roman"/>
      <w:i/>
      <w:iCs/>
      <w:sz w:val="20"/>
      <w:szCs w:val="20"/>
      <w:u w:val="single"/>
      <w:lang w:val="en-GB"/>
    </w:rPr>
  </w:style>
  <w:style w:type="character" w:styleId="QuoteChar" w:customStyle="1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 w:eastAsiaTheme="minorEastAsia"/>
      <w:color w:val="5A5A5A" w:themeColor="text1" w:themeTint="A5"/>
      <w:spacing w:val="15"/>
      <w:sz w:val="22"/>
    </w:rPr>
  </w:style>
  <w:style w:type="character" w:styleId="SubtitleChar" w:customStyle="1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592A86"/>
    <w:rPr>
      <w:rFonts w:asciiTheme="majorHAnsi" w:hAnsiTheme="majorHAnsi" w:eastAsiaTheme="majorEastAsia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styleId="Heading5Char" w:customStyle="1">
    <w:name w:val="Heading 5 Char"/>
    <w:basedOn w:val="DefaultParagraphFont"/>
    <w:link w:val="Heading5"/>
    <w:uiPriority w:val="9"/>
    <w:semiHidden/>
    <w:rsid w:val="00592A86"/>
    <w:rPr>
      <w:rFonts w:asciiTheme="majorHAnsi" w:hAnsiTheme="majorHAnsi" w:eastAsiaTheme="majorEastAsia" w:cstheme="majorBidi"/>
      <w:color w:val="2F5496" w:themeColor="accent1" w:themeShade="BF"/>
      <w:sz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592A86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592A86"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592A86"/>
    <w:rPr>
      <w:rFonts w:asciiTheme="majorHAnsi" w:hAnsiTheme="majorHAnsi" w:eastAsiaTheme="majorEastAsia" w:cstheme="majorBidi"/>
      <w:i/>
      <w:iCs/>
      <w:color w:val="1F3763" w:themeColor="accent1" w:themeShade="7F"/>
      <w:sz w:val="20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592A86"/>
    <w:rPr>
      <w:rFonts w:asciiTheme="majorHAnsi" w:hAnsiTheme="majorHAnsi" w:eastAsiaTheme="majorEastAsia" w:cstheme="majorBidi"/>
      <w:color w:val="1F3763" w:themeColor="accent1" w:themeShade="7F"/>
      <w:sz w:val="20"/>
    </w:rPr>
  </w:style>
  <w:style w:type="table" w:styleId="Style1" w:customStyle="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TAC" w:customStyle="1">
    <w:name w:val="TAC"/>
    <w:basedOn w:val="TAL"/>
    <w:link w:val="TACChar"/>
    <w:qFormat/>
    <w:rsid w:val="00F8502E"/>
    <w:pPr>
      <w:jc w:val="center"/>
    </w:pPr>
  </w:style>
  <w:style w:type="character" w:styleId="TACChar" w:customStyle="1">
    <w:name w:val="TAC Char"/>
    <w:link w:val="TAC"/>
    <w:qFormat/>
    <w:rsid w:val="00F8502E"/>
    <w:rPr>
      <w:rFonts w:ascii="Arial" w:hAnsi="Arial" w:eastAsia="Times New Roman" w:cs="Times New Roman"/>
      <w:sz w:val="18"/>
      <w:szCs w:val="20"/>
      <w:lang w:val="en-GB" w:eastAsia="en-GB"/>
    </w:rPr>
  </w:style>
  <w:style w:type="character" w:styleId="TALCar" w:customStyle="1">
    <w:name w:val="TAL Car"/>
    <w:link w:val="TAL"/>
    <w:qFormat/>
    <w:locked/>
    <w:rsid w:val="00F8502E"/>
    <w:rPr>
      <w:rFonts w:ascii="Arial" w:hAnsi="Arial" w:eastAsia="Times New Roman"/>
      <w:sz w:val="18"/>
    </w:rPr>
  </w:style>
  <w:style w:type="paragraph" w:styleId="TAL" w:customStyle="1">
    <w:name w:val="TAL"/>
    <w:basedOn w:val="Normal"/>
    <w:link w:val="TALCar"/>
    <w:qFormat/>
    <w:rsid w:val="00F8502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eastAsia="Times New Roman"/>
      <w:sz w:val="18"/>
    </w:rPr>
  </w:style>
  <w:style w:type="paragraph" w:styleId="TAH" w:customStyle="1">
    <w:name w:val="TAH"/>
    <w:basedOn w:val="TAC"/>
    <w:link w:val="TAHCar"/>
    <w:qFormat/>
    <w:rsid w:val="00F8502E"/>
    <w:rPr>
      <w:b/>
    </w:rPr>
  </w:style>
  <w:style w:type="character" w:styleId="TAHCar" w:customStyle="1">
    <w:name w:val="TAH Car"/>
    <w:link w:val="TAH"/>
    <w:qFormat/>
    <w:rsid w:val="00F8502E"/>
    <w:rPr>
      <w:rFonts w:ascii="Arial" w:hAnsi="Arial" w:eastAsia="Times New Roman"/>
      <w:b/>
      <w:sz w:val="18"/>
    </w:rPr>
  </w:style>
  <w:style w:type="character" w:styleId="normaltextrun" w:customStyle="1">
    <w:name w:val="normaltextrun"/>
    <w:basedOn w:val="DefaultParagraphFont"/>
    <w:rsid w:val="008E009B"/>
  </w:style>
  <w:style w:type="character" w:styleId="eop" w:customStyle="1">
    <w:name w:val="eop"/>
    <w:basedOn w:val="DefaultParagraphFont"/>
    <w:rsid w:val="008E009B"/>
  </w:style>
  <w:style w:type="paragraph" w:styleId="paragraph" w:customStyle="1">
    <w:name w:val="paragraph"/>
    <w:basedOn w:val="Normal"/>
    <w:rsid w:val="008E009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paragraph" w:styleId="Header">
    <w:name w:val="header"/>
    <w:basedOn w:val="Normal"/>
    <w:link w:val="HeaderChar"/>
    <w:uiPriority w:val="99"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C166A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C166AA"/>
    <w:rPr>
      <w:rFonts w:ascii="Times New Roman" w:hAnsi="Times New Roman"/>
      <w:sz w:val="20"/>
    </w:rPr>
  </w:style>
  <w:style w:type="paragraph" w:styleId="TAN" w:customStyle="1">
    <w:name w:val="TAN"/>
    <w:basedOn w:val="Normal"/>
    <w:link w:val="TANChar"/>
    <w:qFormat/>
    <w:rsid w:val="007132A6"/>
    <w:pPr>
      <w:keepNext/>
      <w:keepLines/>
      <w:ind w:left="851" w:hanging="851"/>
    </w:pPr>
    <w:rPr>
      <w:rFonts w:ascii="Arial" w:hAnsi="Arial" w:eastAsia="SimSun" w:cs="Times New Roman"/>
      <w:sz w:val="18"/>
      <w:szCs w:val="20"/>
      <w:lang w:val="zh-CN"/>
    </w:rPr>
  </w:style>
  <w:style w:type="character" w:styleId="TANChar" w:customStyle="1">
    <w:name w:val="TAN Char"/>
    <w:link w:val="TAN"/>
    <w:qFormat/>
    <w:rsid w:val="007132A6"/>
    <w:rPr>
      <w:rFonts w:ascii="Arial" w:hAnsi="Arial" w:eastAsia="SimSun" w:cs="Times New Roman"/>
      <w:sz w:val="18"/>
      <w:szCs w:val="20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9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numbering" Target="numbering.xml" Id="rId7" /><Relationship Type="http://schemas.openxmlformats.org/officeDocument/2006/relationships/endnotes" Target="endnotes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customXml" Target="../customXml/item6.xml" Id="rId6" /><Relationship Type="http://schemas.openxmlformats.org/officeDocument/2006/relationships/footnotes" Target="footnotes.xml" Id="rId11" /><Relationship Type="http://schemas.openxmlformats.org/officeDocument/2006/relationships/customXml" Target="../customXml/item5.xml" Id="rId5" /><Relationship Type="http://schemas.openxmlformats.org/officeDocument/2006/relationships/webSettings" Target="webSettings.xml" Id="rId10" /><Relationship Type="http://schemas.openxmlformats.org/officeDocument/2006/relationships/customXml" Target="../customXml/item4.xml" Id="rId4" /><Relationship Type="http://schemas.openxmlformats.org/officeDocument/2006/relationships/settings" Target="settings.xml" Id="rId9" /><Relationship Type="http://schemas.openxmlformats.org/officeDocument/2006/relationships/theme" Target="theme/theme1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5AIRPNAIUNRU-1328258698-26970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https://nokia.sharepoint.com/sites/c5g/5gradio/_layouts/15/DocIdRedir.aspx?ID=5AIRPNAIUNRU-1328258698-26970</Url>
      <Description>5AIRPNAIUNRU-1328258698-26970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487B266-10AE-4A06-8E46-7109E8060E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3GPP_Paper_Template_RAN4_#106bis-e_Dimitri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Hamilton (Nokia)</dc:creator>
  <cp:keywords>3GPP;RAN4</cp:keywords>
  <dc:description/>
  <cp:lastModifiedBy>Alexander Hamilton (Nokia)</cp:lastModifiedBy>
  <cp:revision>107</cp:revision>
  <dcterms:created xsi:type="dcterms:W3CDTF">2023-05-03T21:45:00Z</dcterms:created>
  <dcterms:modified xsi:type="dcterms:W3CDTF">2023-09-25T14:20:21Z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74ade0e5-93fa-44fd-93fb-b34680e9fb60</vt:lpwstr>
  </property>
  <property fmtid="{D5CDD505-2E9C-101B-9397-08002B2CF9AE}" pid="11" name="MediaServiceImageTags">
    <vt:lpwstr/>
  </property>
</Properties>
</file>